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Pr="00DB70BA" w:rsidRDefault="00DB70BA" w:rsidP="00DB70BA">
      <w:pPr>
        <w:pStyle w:val="a7"/>
        <w:jc w:val="center"/>
      </w:pPr>
      <w:r w:rsidRPr="00DB70BA">
        <w:t>Перечень мероприятий по улучшению условий труда</w:t>
      </w:r>
      <w:r w:rsidR="00AA1603">
        <w:t xml:space="preserve"> к Договору № СОУТ-4-1786/19/21.2-03</w:t>
      </w:r>
      <w:r w:rsidR="00C2396C">
        <w:t>.1-16.1-285 от 15.07.2</w:t>
      </w:r>
      <w:r w:rsidR="0036159F">
        <w:t>0</w:t>
      </w:r>
      <w:bookmarkStart w:id="0" w:name="_GoBack"/>
      <w:bookmarkEnd w:id="0"/>
      <w:r w:rsidR="00C2396C">
        <w:t>19</w:t>
      </w:r>
    </w:p>
    <w:p w:rsidR="00B3448B" w:rsidRPr="00A02021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="00751D7A">
        <w:fldChar w:fldCharType="begin"/>
      </w:r>
      <w:r w:rsidR="00751D7A">
        <w:instrText xml:space="preserve"> DOCVARIABLE ceh_info \* MERGEFORMAT </w:instrText>
      </w:r>
      <w:r w:rsidR="00751D7A">
        <w:fldChar w:fldCharType="separate"/>
      </w:r>
      <w:r w:rsidR="00A02021" w:rsidRPr="00A02021">
        <w:rPr>
          <w:rStyle w:val="a9"/>
        </w:rPr>
        <w:t xml:space="preserve"> Акционерное общество "Енисейское речное пароходство" </w:t>
      </w:r>
      <w:r w:rsidR="00751D7A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1984"/>
        <w:gridCol w:w="2606"/>
        <w:gridCol w:w="2923"/>
        <w:gridCol w:w="1315"/>
      </w:tblGrid>
      <w:tr w:rsidR="00DB70BA" w:rsidRPr="00AF49A3" w:rsidTr="00070B82">
        <w:trPr>
          <w:trHeight w:val="542"/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1" w:name="main_table"/>
            <w:bookmarkEnd w:id="1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19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2606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2923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070B82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19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260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2923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C2396C" w:rsidRPr="00AF49A3" w:rsidTr="00EF4D14">
        <w:trPr>
          <w:jc w:val="center"/>
        </w:trPr>
        <w:tc>
          <w:tcPr>
            <w:tcW w:w="15563" w:type="dxa"/>
            <w:gridSpan w:val="6"/>
            <w:vAlign w:val="center"/>
          </w:tcPr>
          <w:p w:rsidR="00C2396C" w:rsidRPr="00063DF1" w:rsidRDefault="00C2396C" w:rsidP="00DB70BA">
            <w:pPr>
              <w:pStyle w:val="aa"/>
            </w:pPr>
            <w:r>
              <w:rPr>
                <w:b/>
                <w:i/>
              </w:rPr>
              <w:t xml:space="preserve">филиал АО "ЕРП" </w:t>
            </w:r>
            <w:proofErr w:type="spellStart"/>
            <w:r>
              <w:rPr>
                <w:b/>
                <w:i/>
              </w:rPr>
              <w:t>Ермолаевская</w:t>
            </w:r>
            <w:proofErr w:type="spellEnd"/>
            <w:r>
              <w:rPr>
                <w:b/>
                <w:i/>
              </w:rPr>
              <w:t xml:space="preserve"> ремонтно-эксплуатационная база флота</w:t>
            </w:r>
          </w:p>
        </w:tc>
      </w:tr>
      <w:tr w:rsidR="00C2396C" w:rsidRPr="00AF49A3" w:rsidTr="00EF4D14">
        <w:trPr>
          <w:jc w:val="center"/>
        </w:trPr>
        <w:tc>
          <w:tcPr>
            <w:tcW w:w="15563" w:type="dxa"/>
            <w:gridSpan w:val="6"/>
            <w:vAlign w:val="center"/>
          </w:tcPr>
          <w:p w:rsidR="00C2396C" w:rsidRPr="00C2396C" w:rsidRDefault="00C2396C" w:rsidP="00DB70BA">
            <w:pPr>
              <w:pStyle w:val="aa"/>
              <w:rPr>
                <w:b/>
              </w:rPr>
            </w:pPr>
            <w:r w:rsidRPr="00C2396C">
              <w:rPr>
                <w:b/>
                <w:i/>
              </w:rPr>
              <w:t>флот</w:t>
            </w:r>
          </w:p>
        </w:tc>
      </w:tr>
      <w:tr w:rsidR="00A02021" w:rsidRPr="00AF49A3" w:rsidTr="00070B82">
        <w:trPr>
          <w:jc w:val="center"/>
        </w:trPr>
        <w:tc>
          <w:tcPr>
            <w:tcW w:w="3049" w:type="dxa"/>
            <w:vAlign w:val="center"/>
          </w:tcPr>
          <w:p w:rsidR="00A02021" w:rsidRPr="00A02021" w:rsidRDefault="00A02021" w:rsidP="00A02021">
            <w:pPr>
              <w:pStyle w:val="aa"/>
              <w:rPr>
                <w:i/>
              </w:rPr>
            </w:pPr>
            <w:r>
              <w:rPr>
                <w:i/>
              </w:rPr>
              <w:t>БТ-303 (50), пр. 81355 (буксир-толкач)</w:t>
            </w:r>
          </w:p>
        </w:tc>
        <w:tc>
          <w:tcPr>
            <w:tcW w:w="3686" w:type="dxa"/>
            <w:vAlign w:val="center"/>
          </w:tcPr>
          <w:p w:rsidR="00A02021" w:rsidRPr="00063DF1" w:rsidRDefault="00A02021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A02021" w:rsidRPr="00063DF1" w:rsidRDefault="00A02021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A02021" w:rsidRPr="00063DF1" w:rsidRDefault="00A02021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A02021" w:rsidRPr="00063DF1" w:rsidRDefault="00A0202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02021" w:rsidRPr="00063DF1" w:rsidRDefault="00A02021" w:rsidP="00DB70BA">
            <w:pPr>
              <w:pStyle w:val="aa"/>
            </w:pPr>
          </w:p>
        </w:tc>
      </w:tr>
      <w:tr w:rsidR="00A02021" w:rsidRPr="00AF49A3" w:rsidTr="00070B82">
        <w:trPr>
          <w:jc w:val="center"/>
        </w:trPr>
        <w:tc>
          <w:tcPr>
            <w:tcW w:w="3049" w:type="dxa"/>
            <w:vAlign w:val="center"/>
          </w:tcPr>
          <w:p w:rsidR="00A02021" w:rsidRPr="00A02021" w:rsidRDefault="00A02021" w:rsidP="00A02021">
            <w:pPr>
              <w:pStyle w:val="aa"/>
              <w:jc w:val="left"/>
            </w:pPr>
            <w:r>
              <w:t>06.50-фл</w:t>
            </w:r>
            <w:proofErr w:type="gramStart"/>
            <w:r>
              <w:t>.П</w:t>
            </w:r>
            <w:proofErr w:type="gramEnd"/>
            <w:r>
              <w:t>одт (</w:t>
            </w:r>
            <w:proofErr w:type="spellStart"/>
            <w:r>
              <w:t>Ерм</w:t>
            </w:r>
            <w:proofErr w:type="spellEnd"/>
            <w:r>
              <w:t>). Старший помощник капитана - первый помощник механика</w:t>
            </w:r>
          </w:p>
        </w:tc>
        <w:tc>
          <w:tcPr>
            <w:tcW w:w="3686" w:type="dxa"/>
            <w:vAlign w:val="center"/>
          </w:tcPr>
          <w:p w:rsidR="00A02021" w:rsidRPr="00063DF1" w:rsidRDefault="00333D74" w:rsidP="00DB70BA">
            <w:pPr>
              <w:pStyle w:val="aa"/>
            </w:pPr>
            <w:r>
              <w:t>Шум: Соблюдать</w:t>
            </w:r>
            <w:r w:rsidR="00A02021">
              <w:t xml:space="preserve"> рациональные реж</w:t>
            </w:r>
            <w:r w:rsidR="00A02021">
              <w:t>и</w:t>
            </w:r>
            <w:r w:rsidR="00A02021">
              <w:t xml:space="preserve">мы труда и отдыха. Использовать </w:t>
            </w:r>
            <w:proofErr w:type="gramStart"/>
            <w:r w:rsidR="00A02021">
              <w:t>СИЗ</w:t>
            </w:r>
            <w:proofErr w:type="gramEnd"/>
            <w:r w:rsidR="00A02021"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A02021" w:rsidRPr="00063DF1" w:rsidRDefault="00A02021" w:rsidP="00DB70BA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A02021" w:rsidRPr="00063DF1" w:rsidRDefault="00333D74" w:rsidP="00DB70BA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A02021" w:rsidRPr="00063DF1" w:rsidRDefault="00AD3B46" w:rsidP="00DB70BA">
            <w:pPr>
              <w:pStyle w:val="aa"/>
            </w:pPr>
            <w:r>
              <w:t>главный инженер Пятков А.М.</w:t>
            </w:r>
          </w:p>
        </w:tc>
        <w:tc>
          <w:tcPr>
            <w:tcW w:w="1315" w:type="dxa"/>
            <w:vAlign w:val="center"/>
          </w:tcPr>
          <w:p w:rsidR="00A02021" w:rsidRPr="00063DF1" w:rsidRDefault="00A02021" w:rsidP="00DB70BA">
            <w:pPr>
              <w:pStyle w:val="aa"/>
            </w:pPr>
          </w:p>
        </w:tc>
      </w:tr>
      <w:tr w:rsidR="00AD3B46" w:rsidRPr="00AF49A3" w:rsidTr="00EF4D14">
        <w:trPr>
          <w:jc w:val="center"/>
        </w:trPr>
        <w:tc>
          <w:tcPr>
            <w:tcW w:w="15563" w:type="dxa"/>
            <w:gridSpan w:val="6"/>
            <w:vAlign w:val="center"/>
          </w:tcPr>
          <w:p w:rsidR="00AD3B46" w:rsidRPr="00063DF1" w:rsidRDefault="00AD3B46" w:rsidP="00DB70BA">
            <w:pPr>
              <w:pStyle w:val="aa"/>
            </w:pPr>
            <w:r>
              <w:rPr>
                <w:b/>
                <w:i/>
              </w:rPr>
              <w:t xml:space="preserve">филиал АО "ЕРП" </w:t>
            </w:r>
            <w:proofErr w:type="spellStart"/>
            <w:r>
              <w:rPr>
                <w:b/>
                <w:i/>
              </w:rPr>
              <w:t>Подтесовская</w:t>
            </w:r>
            <w:proofErr w:type="spellEnd"/>
            <w:r>
              <w:rPr>
                <w:b/>
                <w:i/>
              </w:rPr>
              <w:t xml:space="preserve"> ремонтно-эксплуатационная база флота</w:t>
            </w:r>
          </w:p>
        </w:tc>
      </w:tr>
      <w:tr w:rsidR="00AD3B46" w:rsidRPr="00AF49A3" w:rsidTr="00EF4D14">
        <w:trPr>
          <w:jc w:val="center"/>
        </w:trPr>
        <w:tc>
          <w:tcPr>
            <w:tcW w:w="15563" w:type="dxa"/>
            <w:gridSpan w:val="6"/>
            <w:vAlign w:val="center"/>
          </w:tcPr>
          <w:p w:rsidR="00AD3B46" w:rsidRPr="00AD3B46" w:rsidRDefault="00AD3B46" w:rsidP="00DB70BA">
            <w:pPr>
              <w:pStyle w:val="aa"/>
              <w:rPr>
                <w:b/>
              </w:rPr>
            </w:pPr>
            <w:r w:rsidRPr="00AD3B46">
              <w:rPr>
                <w:b/>
                <w:i/>
              </w:rPr>
              <w:t>флот</w:t>
            </w:r>
          </w:p>
        </w:tc>
      </w:tr>
      <w:tr w:rsidR="00A02021" w:rsidRPr="00AF49A3" w:rsidTr="00070B82">
        <w:trPr>
          <w:jc w:val="center"/>
        </w:trPr>
        <w:tc>
          <w:tcPr>
            <w:tcW w:w="3049" w:type="dxa"/>
            <w:vAlign w:val="center"/>
          </w:tcPr>
          <w:p w:rsidR="00A02021" w:rsidRPr="00A02021" w:rsidRDefault="00A02021" w:rsidP="00A02021">
            <w:pPr>
              <w:pStyle w:val="aa"/>
              <w:rPr>
                <w:i/>
              </w:rPr>
            </w:pPr>
            <w:r>
              <w:rPr>
                <w:i/>
              </w:rPr>
              <w:t>Бункерстанция-12 (02) пр. Р16К (</w:t>
            </w:r>
            <w:proofErr w:type="spellStart"/>
            <w:r>
              <w:rPr>
                <w:i/>
              </w:rPr>
              <w:t>бункерстанция</w:t>
            </w:r>
            <w:proofErr w:type="spellEnd"/>
            <w:r>
              <w:rPr>
                <w:i/>
              </w:rPr>
              <w:t xml:space="preserve"> механизирова</w:t>
            </w:r>
            <w:r>
              <w:rPr>
                <w:i/>
              </w:rPr>
              <w:t>н</w:t>
            </w:r>
            <w:r>
              <w:rPr>
                <w:i/>
              </w:rPr>
              <w:t>ная)</w:t>
            </w:r>
          </w:p>
        </w:tc>
        <w:tc>
          <w:tcPr>
            <w:tcW w:w="3686" w:type="dxa"/>
            <w:vAlign w:val="center"/>
          </w:tcPr>
          <w:p w:rsidR="00A02021" w:rsidRDefault="00A02021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A02021" w:rsidRDefault="00A02021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A02021" w:rsidRPr="00063DF1" w:rsidRDefault="00A02021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A02021" w:rsidRPr="00063DF1" w:rsidRDefault="00A0202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02021" w:rsidRPr="00063DF1" w:rsidRDefault="00A02021" w:rsidP="00DB70BA">
            <w:pPr>
              <w:pStyle w:val="aa"/>
            </w:pPr>
          </w:p>
        </w:tc>
      </w:tr>
      <w:tr w:rsidR="00A11C60" w:rsidRPr="00AF49A3" w:rsidTr="00070B82">
        <w:trPr>
          <w:jc w:val="center"/>
        </w:trPr>
        <w:tc>
          <w:tcPr>
            <w:tcW w:w="3049" w:type="dxa"/>
            <w:vAlign w:val="center"/>
          </w:tcPr>
          <w:p w:rsidR="00A11C60" w:rsidRPr="00A02021" w:rsidRDefault="00A11C60" w:rsidP="00A02021">
            <w:pPr>
              <w:pStyle w:val="aa"/>
              <w:jc w:val="left"/>
            </w:pPr>
            <w:r>
              <w:t>07.02-фл</w:t>
            </w:r>
            <w:proofErr w:type="gramStart"/>
            <w:r>
              <w:t>.П</w:t>
            </w:r>
            <w:proofErr w:type="gramEnd"/>
            <w:r>
              <w:t>одт. Сменный мех</w:t>
            </w:r>
            <w:r>
              <w:t>а</w:t>
            </w:r>
            <w:r>
              <w:t>ник - шкипер</w:t>
            </w:r>
          </w:p>
        </w:tc>
        <w:tc>
          <w:tcPr>
            <w:tcW w:w="3686" w:type="dxa"/>
            <w:vAlign w:val="center"/>
          </w:tcPr>
          <w:p w:rsidR="00A11C60" w:rsidRPr="00063DF1" w:rsidRDefault="00A11C60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A11C60" w:rsidRPr="00063DF1" w:rsidRDefault="00A11C60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A11C60" w:rsidRPr="00063DF1" w:rsidRDefault="00A11C60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A11C60" w:rsidRPr="007F7923" w:rsidRDefault="00A11C60" w:rsidP="00044912">
            <w:pPr>
              <w:pStyle w:val="aa"/>
            </w:pPr>
            <w:r w:rsidRPr="007F7923">
              <w:t>командир  судна,</w:t>
            </w:r>
          </w:p>
          <w:p w:rsidR="00A11C60" w:rsidRDefault="00A11C60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A11C60" w:rsidRPr="00063DF1" w:rsidRDefault="00A11C60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A11C60" w:rsidRPr="00063DF1" w:rsidRDefault="00A11C60" w:rsidP="00DB70BA">
            <w:pPr>
              <w:pStyle w:val="aa"/>
            </w:pPr>
          </w:p>
        </w:tc>
      </w:tr>
      <w:tr w:rsidR="00A11C60" w:rsidRPr="00AF49A3" w:rsidTr="00070B82">
        <w:trPr>
          <w:jc w:val="center"/>
        </w:trPr>
        <w:tc>
          <w:tcPr>
            <w:tcW w:w="3049" w:type="dxa"/>
            <w:vAlign w:val="center"/>
          </w:tcPr>
          <w:p w:rsidR="00A11C60" w:rsidRPr="00A02021" w:rsidRDefault="00A11C60" w:rsidP="00A02021">
            <w:pPr>
              <w:pStyle w:val="aa"/>
              <w:rPr>
                <w:i/>
              </w:rPr>
            </w:pPr>
            <w:r>
              <w:rPr>
                <w:i/>
              </w:rPr>
              <w:t>Бункерстанция-15 (04) пр. Р16К (</w:t>
            </w:r>
            <w:proofErr w:type="spellStart"/>
            <w:r>
              <w:rPr>
                <w:i/>
              </w:rPr>
              <w:t>бункерстанция</w:t>
            </w:r>
            <w:proofErr w:type="spellEnd"/>
            <w:r>
              <w:rPr>
                <w:i/>
              </w:rPr>
              <w:t xml:space="preserve"> механизирова</w:t>
            </w:r>
            <w:r>
              <w:rPr>
                <w:i/>
              </w:rPr>
              <w:t>н</w:t>
            </w:r>
            <w:r>
              <w:rPr>
                <w:i/>
              </w:rPr>
              <w:t>ная)</w:t>
            </w:r>
          </w:p>
        </w:tc>
        <w:tc>
          <w:tcPr>
            <w:tcW w:w="3686" w:type="dxa"/>
            <w:vAlign w:val="center"/>
          </w:tcPr>
          <w:p w:rsidR="00A11C60" w:rsidRDefault="00A11C60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A11C60" w:rsidRDefault="00A11C60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A11C60" w:rsidRPr="00063DF1" w:rsidRDefault="00A11C60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A11C60" w:rsidRPr="00063DF1" w:rsidRDefault="00A11C6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11C60" w:rsidRPr="00063DF1" w:rsidRDefault="00A11C60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jc w:val="left"/>
            </w:pPr>
            <w:r>
              <w:t>06.04-фл</w:t>
            </w:r>
            <w:proofErr w:type="gramStart"/>
            <w:r>
              <w:t>.П</w:t>
            </w:r>
            <w:proofErr w:type="gramEnd"/>
            <w:r>
              <w:t>одт. Второй помо</w:t>
            </w:r>
            <w:r>
              <w:t>щ</w:t>
            </w:r>
            <w:r>
              <w:t>ник механика - шкипер</w:t>
            </w:r>
          </w:p>
        </w:tc>
        <w:tc>
          <w:tcPr>
            <w:tcW w:w="368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70B82" w:rsidRPr="007F7923" w:rsidRDefault="00070B82" w:rsidP="00044912">
            <w:pPr>
              <w:pStyle w:val="aa"/>
            </w:pPr>
            <w:r w:rsidRPr="007F7923">
              <w:t>командир  судна,</w:t>
            </w:r>
          </w:p>
          <w:p w:rsidR="00070B82" w:rsidRDefault="00070B8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70B82" w:rsidRPr="00063DF1" w:rsidRDefault="00070B8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rPr>
                <w:i/>
              </w:rPr>
            </w:pPr>
            <w:r>
              <w:rPr>
                <w:i/>
              </w:rPr>
              <w:t xml:space="preserve">Сливная бункербаза-16 (05), пр. ФИН-100 (сливная </w:t>
            </w:r>
            <w:proofErr w:type="spellStart"/>
            <w:r>
              <w:rPr>
                <w:i/>
              </w:rPr>
              <w:t>бункербаза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686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jc w:val="left"/>
            </w:pPr>
            <w:r>
              <w:t>05.05-фл</w:t>
            </w:r>
            <w:proofErr w:type="gramStart"/>
            <w:r>
              <w:t>.П</w:t>
            </w:r>
            <w:proofErr w:type="gramEnd"/>
            <w:r>
              <w:t>одт. Сменный мех</w:t>
            </w:r>
            <w:r>
              <w:t>а</w:t>
            </w:r>
            <w:r>
              <w:t>ник - шкипер</w:t>
            </w:r>
          </w:p>
        </w:tc>
        <w:tc>
          <w:tcPr>
            <w:tcW w:w="368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70B82" w:rsidRPr="007F7923" w:rsidRDefault="00070B82" w:rsidP="00044912">
            <w:pPr>
              <w:pStyle w:val="aa"/>
            </w:pPr>
            <w:r w:rsidRPr="007F7923">
              <w:t>командир  судна,</w:t>
            </w:r>
          </w:p>
          <w:p w:rsidR="00070B82" w:rsidRDefault="00070B8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70B82" w:rsidRPr="00063DF1" w:rsidRDefault="00070B8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ЛХ-9182 (06), пр. ФИН-100 (лихтер сухогрузный)</w:t>
            </w:r>
          </w:p>
        </w:tc>
        <w:tc>
          <w:tcPr>
            <w:tcW w:w="3686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jc w:val="left"/>
            </w:pPr>
            <w:r>
              <w:t>04.06-фл</w:t>
            </w:r>
            <w:proofErr w:type="gramStart"/>
            <w:r>
              <w:t>.П</w:t>
            </w:r>
            <w:proofErr w:type="gramEnd"/>
            <w:r>
              <w:t>одт. Второй помо</w:t>
            </w:r>
            <w:r>
              <w:t>щ</w:t>
            </w:r>
            <w:r>
              <w:t>ник механика - шкипер</w:t>
            </w:r>
          </w:p>
        </w:tc>
        <w:tc>
          <w:tcPr>
            <w:tcW w:w="368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70B82" w:rsidRPr="007F7923" w:rsidRDefault="00070B82" w:rsidP="00044912">
            <w:pPr>
              <w:pStyle w:val="aa"/>
            </w:pPr>
            <w:r w:rsidRPr="007F7923">
              <w:t>командир  судна,</w:t>
            </w:r>
          </w:p>
          <w:p w:rsidR="00070B82" w:rsidRDefault="00070B8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70B82" w:rsidRPr="00063DF1" w:rsidRDefault="00070B8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rPr>
                <w:i/>
              </w:rPr>
            </w:pPr>
            <w:r>
              <w:rPr>
                <w:i/>
              </w:rPr>
              <w:t>Дмитров (37), пр. 21-88 (сух</w:t>
            </w:r>
            <w:r>
              <w:rPr>
                <w:i/>
              </w:rPr>
              <w:t>о</w:t>
            </w:r>
            <w:r>
              <w:rPr>
                <w:i/>
              </w:rPr>
              <w:t>грузный)</w:t>
            </w:r>
          </w:p>
        </w:tc>
        <w:tc>
          <w:tcPr>
            <w:tcW w:w="3686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jc w:val="left"/>
            </w:pPr>
            <w:r>
              <w:t>10.37-фл</w:t>
            </w:r>
            <w:proofErr w:type="gramStart"/>
            <w:r>
              <w:t>.П</w:t>
            </w:r>
            <w:proofErr w:type="gramEnd"/>
            <w:r>
              <w:t>одт. Электромеханик</w:t>
            </w:r>
          </w:p>
        </w:tc>
        <w:tc>
          <w:tcPr>
            <w:tcW w:w="368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70B82" w:rsidRPr="007F7923" w:rsidRDefault="00070B82" w:rsidP="00044912">
            <w:pPr>
              <w:pStyle w:val="aa"/>
            </w:pPr>
            <w:r w:rsidRPr="007F7923">
              <w:t>командир  судна,</w:t>
            </w:r>
          </w:p>
          <w:p w:rsidR="00070B82" w:rsidRDefault="00070B8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70B82" w:rsidRPr="00063DF1" w:rsidRDefault="00070B8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rPr>
                <w:i/>
              </w:rPr>
            </w:pPr>
            <w:r>
              <w:rPr>
                <w:i/>
              </w:rPr>
              <w:t>Капитан Крылов (41), пр. 428 (буксир-толкач)</w:t>
            </w:r>
          </w:p>
        </w:tc>
        <w:tc>
          <w:tcPr>
            <w:tcW w:w="3686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jc w:val="left"/>
            </w:pPr>
            <w:r>
              <w:t>13.41-фл</w:t>
            </w:r>
            <w:proofErr w:type="gramStart"/>
            <w:r>
              <w:t>.П</w:t>
            </w:r>
            <w:proofErr w:type="gramEnd"/>
            <w:r>
              <w:t>одт. Первый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70B82" w:rsidRPr="007F7923" w:rsidRDefault="00070B82" w:rsidP="00044912">
            <w:pPr>
              <w:pStyle w:val="aa"/>
            </w:pPr>
            <w:r w:rsidRPr="007F7923">
              <w:t>командир  судна,</w:t>
            </w:r>
          </w:p>
          <w:p w:rsidR="00070B82" w:rsidRDefault="00070B8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70B82" w:rsidRPr="00063DF1" w:rsidRDefault="00070B8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rPr>
                <w:i/>
              </w:rPr>
            </w:pPr>
            <w:r>
              <w:rPr>
                <w:i/>
              </w:rPr>
              <w:t xml:space="preserve">Капитан </w:t>
            </w:r>
            <w:proofErr w:type="spellStart"/>
            <w:r>
              <w:rPr>
                <w:i/>
              </w:rPr>
              <w:t>Колыгаев</w:t>
            </w:r>
            <w:proofErr w:type="spellEnd"/>
            <w:r>
              <w:rPr>
                <w:i/>
              </w:rPr>
              <w:t xml:space="preserve"> (43), пр. 3801-С9 (буксирный теплоход)</w:t>
            </w:r>
          </w:p>
        </w:tc>
        <w:tc>
          <w:tcPr>
            <w:tcW w:w="3686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jc w:val="left"/>
            </w:pPr>
            <w:r>
              <w:t>09.43-фл</w:t>
            </w:r>
            <w:proofErr w:type="gramStart"/>
            <w:r>
              <w:t>.П</w:t>
            </w:r>
            <w:proofErr w:type="gramEnd"/>
            <w:r>
              <w:t>одт. Электромеханик</w:t>
            </w:r>
          </w:p>
        </w:tc>
        <w:tc>
          <w:tcPr>
            <w:tcW w:w="368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70B82" w:rsidRPr="007F7923" w:rsidRDefault="00070B82" w:rsidP="00044912">
            <w:pPr>
              <w:pStyle w:val="aa"/>
            </w:pPr>
            <w:r w:rsidRPr="007F7923">
              <w:t>командир  судна,</w:t>
            </w:r>
          </w:p>
          <w:p w:rsidR="00070B82" w:rsidRDefault="00070B8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70B82" w:rsidRPr="00063DF1" w:rsidRDefault="00070B8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rPr>
                <w:i/>
              </w:rPr>
            </w:pPr>
            <w:r>
              <w:rPr>
                <w:i/>
              </w:rPr>
              <w:t>Плотовод-718 (55), пр. Р-33Б (буксир-толкач)</w:t>
            </w:r>
          </w:p>
        </w:tc>
        <w:tc>
          <w:tcPr>
            <w:tcW w:w="3686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jc w:val="left"/>
            </w:pPr>
            <w:r>
              <w:t>11.55-фл</w:t>
            </w:r>
            <w:proofErr w:type="gramStart"/>
            <w:r>
              <w:t>.П</w:t>
            </w:r>
            <w:proofErr w:type="gramEnd"/>
            <w:r>
              <w:t>одт. Электрик суд</w:t>
            </w:r>
            <w:r>
              <w:t>о</w:t>
            </w:r>
            <w:r>
              <w:t>вой</w:t>
            </w:r>
          </w:p>
        </w:tc>
        <w:tc>
          <w:tcPr>
            <w:tcW w:w="368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70B82" w:rsidRPr="007F7923" w:rsidRDefault="00070B82" w:rsidP="00044912">
            <w:pPr>
              <w:pStyle w:val="aa"/>
            </w:pPr>
            <w:r w:rsidRPr="007F7923">
              <w:t>командир  судна,</w:t>
            </w:r>
          </w:p>
          <w:p w:rsidR="00070B82" w:rsidRDefault="00070B8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70B82" w:rsidRPr="00063DF1" w:rsidRDefault="00070B8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rPr>
                <w:i/>
              </w:rPr>
            </w:pPr>
            <w:r>
              <w:rPr>
                <w:i/>
              </w:rPr>
              <w:t>РТ-694 (57), пр. 1741А (буксир-толкач)</w:t>
            </w:r>
          </w:p>
        </w:tc>
        <w:tc>
          <w:tcPr>
            <w:tcW w:w="3686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jc w:val="left"/>
            </w:pPr>
            <w:r>
              <w:t>12.57-фл</w:t>
            </w:r>
            <w:proofErr w:type="gramStart"/>
            <w:r>
              <w:t>.П</w:t>
            </w:r>
            <w:proofErr w:type="gramEnd"/>
            <w:r>
              <w:t>одт. Первый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</w:t>
            </w:r>
            <w:r>
              <w:lastRenderedPageBreak/>
              <w:t>органов слуха.</w:t>
            </w:r>
          </w:p>
        </w:tc>
        <w:tc>
          <w:tcPr>
            <w:tcW w:w="1984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lastRenderedPageBreak/>
              <w:t>Снижение времени и уровня возде</w:t>
            </w:r>
            <w:r>
              <w:t>й</w:t>
            </w:r>
            <w:r>
              <w:lastRenderedPageBreak/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lastRenderedPageBreak/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70B82" w:rsidRPr="007F7923" w:rsidRDefault="00070B82" w:rsidP="00044912">
            <w:pPr>
              <w:pStyle w:val="aa"/>
            </w:pPr>
            <w:r w:rsidRPr="007F7923">
              <w:t>командир  судна,</w:t>
            </w:r>
          </w:p>
          <w:p w:rsidR="00070B82" w:rsidRDefault="00070B8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lastRenderedPageBreak/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70B82" w:rsidRPr="00063DF1" w:rsidRDefault="00070B8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РТ-701 (59), пр. 1741А (буксир-толкач)</w:t>
            </w:r>
          </w:p>
        </w:tc>
        <w:tc>
          <w:tcPr>
            <w:tcW w:w="3686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jc w:val="left"/>
            </w:pPr>
            <w:r>
              <w:t>11.59-фл</w:t>
            </w:r>
            <w:proofErr w:type="gramStart"/>
            <w:r>
              <w:t>.П</w:t>
            </w:r>
            <w:proofErr w:type="gramEnd"/>
            <w:r>
              <w:t>одт. Первый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70B82" w:rsidRPr="007F7923" w:rsidRDefault="00070B82" w:rsidP="00044912">
            <w:pPr>
              <w:pStyle w:val="aa"/>
            </w:pPr>
            <w:r w:rsidRPr="007F7923">
              <w:t>командир  судна,</w:t>
            </w:r>
          </w:p>
          <w:p w:rsidR="00070B82" w:rsidRDefault="00070B8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70B82" w:rsidRPr="00063DF1" w:rsidRDefault="00070B8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rPr>
                <w:i/>
              </w:rPr>
            </w:pPr>
            <w:r>
              <w:rPr>
                <w:i/>
              </w:rPr>
              <w:t>Федор Наянов (71), пр. 576 (с</w:t>
            </w:r>
            <w:r>
              <w:rPr>
                <w:i/>
              </w:rPr>
              <w:t>у</w:t>
            </w:r>
            <w:r>
              <w:rPr>
                <w:i/>
              </w:rPr>
              <w:t>хогрузный)</w:t>
            </w:r>
          </w:p>
        </w:tc>
        <w:tc>
          <w:tcPr>
            <w:tcW w:w="3686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jc w:val="left"/>
            </w:pPr>
            <w:r>
              <w:t>13.71-фл</w:t>
            </w:r>
            <w:proofErr w:type="gramStart"/>
            <w:r>
              <w:t>.П</w:t>
            </w:r>
            <w:proofErr w:type="gramEnd"/>
            <w:r>
              <w:t>одт. Электромеханик</w:t>
            </w:r>
          </w:p>
        </w:tc>
        <w:tc>
          <w:tcPr>
            <w:tcW w:w="368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70B82" w:rsidRPr="007F7923" w:rsidRDefault="00070B82" w:rsidP="00044912">
            <w:pPr>
              <w:pStyle w:val="aa"/>
            </w:pPr>
            <w:r w:rsidRPr="007F7923">
              <w:t>командир  судна,</w:t>
            </w:r>
          </w:p>
          <w:p w:rsidR="00070B82" w:rsidRDefault="00070B8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70B82" w:rsidRPr="00063DF1" w:rsidRDefault="00070B8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jc w:val="left"/>
            </w:pPr>
            <w:r>
              <w:t>14.71-фл</w:t>
            </w:r>
            <w:proofErr w:type="gramStart"/>
            <w:r>
              <w:t>.П</w:t>
            </w:r>
            <w:proofErr w:type="gramEnd"/>
            <w:r>
              <w:t>одт. Механик</w:t>
            </w:r>
          </w:p>
        </w:tc>
        <w:tc>
          <w:tcPr>
            <w:tcW w:w="368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70B82" w:rsidRPr="007F7923" w:rsidRDefault="00070B82" w:rsidP="00044912">
            <w:pPr>
              <w:pStyle w:val="aa"/>
            </w:pPr>
            <w:r w:rsidRPr="007F7923">
              <w:t>командир  судна,</w:t>
            </w:r>
          </w:p>
          <w:p w:rsidR="00070B82" w:rsidRDefault="00070B8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70B82" w:rsidRPr="00063DF1" w:rsidRDefault="00070B8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rPr>
                <w:i/>
              </w:rPr>
            </w:pPr>
            <w:r>
              <w:rPr>
                <w:i/>
              </w:rPr>
              <w:t>Северодонецк (76), пр. 21-88 (сухогрузный)</w:t>
            </w:r>
          </w:p>
        </w:tc>
        <w:tc>
          <w:tcPr>
            <w:tcW w:w="3686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jc w:val="left"/>
            </w:pPr>
            <w:r>
              <w:t>10.76-фл</w:t>
            </w:r>
            <w:proofErr w:type="gramStart"/>
            <w:r>
              <w:t>.П</w:t>
            </w:r>
            <w:proofErr w:type="gramEnd"/>
            <w:r>
              <w:t>одт. Первый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70B82" w:rsidRPr="007F7923" w:rsidRDefault="00070B82" w:rsidP="00044912">
            <w:pPr>
              <w:pStyle w:val="aa"/>
            </w:pPr>
            <w:r w:rsidRPr="007F7923">
              <w:t>командир  судна,</w:t>
            </w:r>
          </w:p>
          <w:p w:rsidR="00070B82" w:rsidRDefault="00070B8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70B82" w:rsidRPr="00063DF1" w:rsidRDefault="00070B8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rPr>
                <w:i/>
              </w:rPr>
            </w:pPr>
            <w:r>
              <w:rPr>
                <w:i/>
              </w:rPr>
              <w:t>РТ-758 (79), пр. 1741А (буксир-толкач)</w:t>
            </w:r>
          </w:p>
        </w:tc>
        <w:tc>
          <w:tcPr>
            <w:tcW w:w="3686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jc w:val="left"/>
            </w:pPr>
            <w:r>
              <w:t>09.79-фл</w:t>
            </w:r>
            <w:proofErr w:type="gramStart"/>
            <w:r>
              <w:t>.П</w:t>
            </w:r>
            <w:proofErr w:type="gramEnd"/>
            <w:r>
              <w:t>одт. Второй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70B82" w:rsidRPr="00063DF1" w:rsidRDefault="00070B8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70B82" w:rsidRPr="007F7923" w:rsidRDefault="00070B82" w:rsidP="00044912">
            <w:pPr>
              <w:pStyle w:val="aa"/>
            </w:pPr>
            <w:r w:rsidRPr="007F7923">
              <w:t>командир  судна,</w:t>
            </w:r>
          </w:p>
          <w:p w:rsidR="00070B82" w:rsidRDefault="00070B8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70B82" w:rsidRPr="00063DF1" w:rsidRDefault="00070B8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70B82" w:rsidRPr="00AF49A3" w:rsidTr="00070B82">
        <w:trPr>
          <w:jc w:val="center"/>
        </w:trPr>
        <w:tc>
          <w:tcPr>
            <w:tcW w:w="3049" w:type="dxa"/>
            <w:vAlign w:val="center"/>
          </w:tcPr>
          <w:p w:rsidR="00070B82" w:rsidRPr="00A02021" w:rsidRDefault="00070B82" w:rsidP="00A02021">
            <w:pPr>
              <w:pStyle w:val="aa"/>
              <w:rPr>
                <w:i/>
              </w:rPr>
            </w:pPr>
            <w:r>
              <w:rPr>
                <w:i/>
              </w:rPr>
              <w:t>БТП-605 (83), пр. 81170 (буксир-толкач)</w:t>
            </w:r>
          </w:p>
        </w:tc>
        <w:tc>
          <w:tcPr>
            <w:tcW w:w="3686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070B82" w:rsidRDefault="00070B82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70B82" w:rsidRPr="00063DF1" w:rsidRDefault="00070B8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jc w:val="left"/>
            </w:pPr>
            <w:r>
              <w:lastRenderedPageBreak/>
              <w:t>01.83-фл</w:t>
            </w:r>
            <w:proofErr w:type="gramStart"/>
            <w:r>
              <w:t>.П</w:t>
            </w:r>
            <w:proofErr w:type="gramEnd"/>
            <w:r>
              <w:t>одт. Капитан - мех</w:t>
            </w:r>
            <w:r>
              <w:t>а</w:t>
            </w:r>
            <w:r>
              <w:t>ник</w:t>
            </w:r>
          </w:p>
        </w:tc>
        <w:tc>
          <w:tcPr>
            <w:tcW w:w="368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44912" w:rsidRPr="007F7923" w:rsidRDefault="00044912" w:rsidP="00044912">
            <w:pPr>
              <w:pStyle w:val="aa"/>
            </w:pPr>
            <w:r w:rsidRPr="007F7923">
              <w:t>командир  судна,</w:t>
            </w:r>
          </w:p>
          <w:p w:rsidR="00044912" w:rsidRDefault="0004491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44912" w:rsidRPr="00063DF1" w:rsidRDefault="0004491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jc w:val="left"/>
            </w:pPr>
            <w:r>
              <w:t>02.83-фл</w:t>
            </w:r>
            <w:proofErr w:type="gramStart"/>
            <w:r>
              <w:t>.П</w:t>
            </w:r>
            <w:proofErr w:type="gramEnd"/>
            <w:r>
              <w:t>одт. Сменный кап</w:t>
            </w:r>
            <w:r>
              <w:t>и</w:t>
            </w:r>
            <w:r>
              <w:t>тан - сменный механик</w:t>
            </w:r>
          </w:p>
        </w:tc>
        <w:tc>
          <w:tcPr>
            <w:tcW w:w="368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44912" w:rsidRPr="007F7923" w:rsidRDefault="00044912" w:rsidP="00044912">
            <w:pPr>
              <w:pStyle w:val="aa"/>
            </w:pPr>
            <w:r w:rsidRPr="007F7923">
              <w:t>командир  судна,</w:t>
            </w:r>
          </w:p>
          <w:p w:rsidR="00044912" w:rsidRDefault="0004491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44912" w:rsidRPr="00063DF1" w:rsidRDefault="0004491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jc w:val="left"/>
            </w:pPr>
            <w:r>
              <w:t>03.83-фл</w:t>
            </w:r>
            <w:proofErr w:type="gramStart"/>
            <w:r>
              <w:t>.П</w:t>
            </w:r>
            <w:proofErr w:type="gramEnd"/>
            <w:r>
              <w:t>одт. Первый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44912" w:rsidRPr="007F7923" w:rsidRDefault="00044912" w:rsidP="00044912">
            <w:pPr>
              <w:pStyle w:val="aa"/>
            </w:pPr>
            <w:r w:rsidRPr="007F7923">
              <w:t>командир  судна,</w:t>
            </w:r>
          </w:p>
          <w:p w:rsidR="00044912" w:rsidRDefault="0004491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44912" w:rsidRPr="00063DF1" w:rsidRDefault="0004491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jc w:val="left"/>
            </w:pPr>
            <w:r>
              <w:t>04.83-фл</w:t>
            </w:r>
            <w:proofErr w:type="gramStart"/>
            <w:r>
              <w:t>.П</w:t>
            </w:r>
            <w:proofErr w:type="gramEnd"/>
            <w:r>
              <w:t>одт. Моторист-рулевой</w:t>
            </w:r>
          </w:p>
        </w:tc>
        <w:tc>
          <w:tcPr>
            <w:tcW w:w="368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44912" w:rsidRPr="007F7923" w:rsidRDefault="00044912" w:rsidP="00044912">
            <w:pPr>
              <w:pStyle w:val="aa"/>
            </w:pPr>
            <w:r w:rsidRPr="007F7923">
              <w:t>командир  судна,</w:t>
            </w:r>
          </w:p>
          <w:p w:rsidR="00044912" w:rsidRDefault="0004491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44912" w:rsidRPr="00063DF1" w:rsidRDefault="0004491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jc w:val="left"/>
            </w:pPr>
            <w:r>
              <w:t>05.83-фл</w:t>
            </w:r>
            <w:proofErr w:type="gramStart"/>
            <w:r>
              <w:t>.П</w:t>
            </w:r>
            <w:proofErr w:type="gramEnd"/>
            <w:r>
              <w:t>одт. Матрос</w:t>
            </w:r>
          </w:p>
        </w:tc>
        <w:tc>
          <w:tcPr>
            <w:tcW w:w="3686" w:type="dxa"/>
            <w:vAlign w:val="center"/>
          </w:tcPr>
          <w:p w:rsidR="00044912" w:rsidRDefault="00044912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1984" w:type="dxa"/>
            <w:vAlign w:val="center"/>
          </w:tcPr>
          <w:p w:rsidR="00044912" w:rsidRDefault="00044912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60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44912" w:rsidRPr="007F7923" w:rsidRDefault="00044912" w:rsidP="00044912">
            <w:pPr>
              <w:pStyle w:val="aa"/>
            </w:pPr>
            <w:r w:rsidRPr="007F7923">
              <w:t>командир  судна,</w:t>
            </w:r>
          </w:p>
          <w:p w:rsidR="00044912" w:rsidRDefault="0004491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44912" w:rsidRPr="00063DF1" w:rsidRDefault="0004491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jc w:val="left"/>
            </w:pPr>
            <w:r>
              <w:t>06.83-фл</w:t>
            </w:r>
            <w:proofErr w:type="gramStart"/>
            <w:r>
              <w:t>.П</w:t>
            </w:r>
            <w:proofErr w:type="gramEnd"/>
            <w:r>
              <w:t>одт. Повар</w:t>
            </w:r>
          </w:p>
        </w:tc>
        <w:tc>
          <w:tcPr>
            <w:tcW w:w="3686" w:type="dxa"/>
            <w:vAlign w:val="center"/>
          </w:tcPr>
          <w:p w:rsidR="00044912" w:rsidRDefault="00044912" w:rsidP="00EF4D14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1984" w:type="dxa"/>
            <w:vAlign w:val="center"/>
          </w:tcPr>
          <w:p w:rsidR="00044912" w:rsidRDefault="00044912" w:rsidP="00EF4D14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60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44912" w:rsidRPr="007F7923" w:rsidRDefault="00044912" w:rsidP="00044912">
            <w:pPr>
              <w:pStyle w:val="aa"/>
            </w:pPr>
            <w:r w:rsidRPr="007F7923">
              <w:t>командир  судна,</w:t>
            </w:r>
          </w:p>
          <w:p w:rsidR="00044912" w:rsidRDefault="0004491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44912" w:rsidRPr="00063DF1" w:rsidRDefault="0004491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jc w:val="left"/>
            </w:pPr>
            <w:r>
              <w:t>07.83-фл</w:t>
            </w:r>
            <w:proofErr w:type="gramStart"/>
            <w:r>
              <w:t>.П</w:t>
            </w:r>
            <w:proofErr w:type="gramEnd"/>
            <w:r>
              <w:t>одт. Матрос-кассир</w:t>
            </w:r>
          </w:p>
        </w:tc>
        <w:tc>
          <w:tcPr>
            <w:tcW w:w="3686" w:type="dxa"/>
            <w:vAlign w:val="center"/>
          </w:tcPr>
          <w:p w:rsidR="00044912" w:rsidRDefault="00044912" w:rsidP="00EF4D14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1984" w:type="dxa"/>
            <w:vAlign w:val="center"/>
          </w:tcPr>
          <w:p w:rsidR="00044912" w:rsidRDefault="00044912" w:rsidP="00EF4D14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60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44912" w:rsidRPr="007F7923" w:rsidRDefault="00044912" w:rsidP="00044912">
            <w:pPr>
              <w:pStyle w:val="aa"/>
            </w:pPr>
            <w:r w:rsidRPr="007F7923">
              <w:t>командир  судна,</w:t>
            </w:r>
          </w:p>
          <w:p w:rsidR="00044912" w:rsidRDefault="0004491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44912" w:rsidRPr="00063DF1" w:rsidRDefault="0004491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rPr>
                <w:i/>
              </w:rPr>
            </w:pPr>
            <w:r>
              <w:rPr>
                <w:i/>
              </w:rPr>
              <w:t>Виктор Колесников (84), пр. 758 (буксир-толкач)</w:t>
            </w:r>
          </w:p>
        </w:tc>
        <w:tc>
          <w:tcPr>
            <w:tcW w:w="3686" w:type="dxa"/>
            <w:vAlign w:val="center"/>
          </w:tcPr>
          <w:p w:rsidR="00044912" w:rsidRDefault="00044912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044912" w:rsidRDefault="00044912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jc w:val="left"/>
            </w:pPr>
            <w:r>
              <w:lastRenderedPageBreak/>
              <w:t>01.84-фл</w:t>
            </w:r>
            <w:proofErr w:type="gramStart"/>
            <w:r>
              <w:t>.П</w:t>
            </w:r>
            <w:proofErr w:type="gramEnd"/>
            <w:r>
              <w:t>одт. Капитан - сме</w:t>
            </w:r>
            <w:r>
              <w:t>н</w:t>
            </w:r>
            <w:r>
              <w:t>ный механик</w:t>
            </w:r>
          </w:p>
        </w:tc>
        <w:tc>
          <w:tcPr>
            <w:tcW w:w="368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44912" w:rsidRPr="007F7923" w:rsidRDefault="00044912" w:rsidP="00044912">
            <w:pPr>
              <w:pStyle w:val="aa"/>
            </w:pPr>
            <w:r w:rsidRPr="007F7923">
              <w:t>командир  судна,</w:t>
            </w:r>
          </w:p>
          <w:p w:rsidR="00044912" w:rsidRDefault="0004491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44912" w:rsidRPr="00063DF1" w:rsidRDefault="0004491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jc w:val="left"/>
            </w:pPr>
            <w:r>
              <w:t>02.84-фл</w:t>
            </w:r>
            <w:proofErr w:type="gramStart"/>
            <w:r>
              <w:t>.П</w:t>
            </w:r>
            <w:proofErr w:type="gramEnd"/>
            <w:r>
              <w:t>одт. Механик - сме</w:t>
            </w:r>
            <w:r>
              <w:t>н</w:t>
            </w:r>
            <w:r>
              <w:t>ный капитан</w:t>
            </w:r>
          </w:p>
        </w:tc>
        <w:tc>
          <w:tcPr>
            <w:tcW w:w="368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44912" w:rsidRPr="007F7923" w:rsidRDefault="00044912" w:rsidP="00044912">
            <w:pPr>
              <w:pStyle w:val="aa"/>
            </w:pPr>
            <w:r w:rsidRPr="007F7923">
              <w:t>командир  судна,</w:t>
            </w:r>
          </w:p>
          <w:p w:rsidR="00044912" w:rsidRDefault="0004491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44912" w:rsidRPr="00063DF1" w:rsidRDefault="0004491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jc w:val="left"/>
            </w:pPr>
            <w:r>
              <w:t>03.84-фл</w:t>
            </w:r>
            <w:proofErr w:type="gramStart"/>
            <w:r>
              <w:t>.П</w:t>
            </w:r>
            <w:proofErr w:type="gramEnd"/>
            <w:r>
              <w:t>одт. Сменный кап</w:t>
            </w:r>
            <w:r>
              <w:t>и</w:t>
            </w:r>
            <w:r>
              <w:t>тан - сменный механик</w:t>
            </w:r>
          </w:p>
        </w:tc>
        <w:tc>
          <w:tcPr>
            <w:tcW w:w="368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44912" w:rsidRPr="007F7923" w:rsidRDefault="00044912" w:rsidP="00044912">
            <w:pPr>
              <w:pStyle w:val="aa"/>
            </w:pPr>
            <w:r w:rsidRPr="007F7923">
              <w:t>командир  судна,</w:t>
            </w:r>
          </w:p>
          <w:p w:rsidR="00044912" w:rsidRDefault="0004491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44912" w:rsidRPr="00063DF1" w:rsidRDefault="0004491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jc w:val="left"/>
            </w:pPr>
            <w:r>
              <w:t>04.84-фл</w:t>
            </w:r>
            <w:proofErr w:type="gramStart"/>
            <w:r>
              <w:t>.П</w:t>
            </w:r>
            <w:proofErr w:type="gramEnd"/>
            <w:r>
              <w:t>одт. Второй помо</w:t>
            </w:r>
            <w:r>
              <w:t>щ</w:t>
            </w:r>
            <w:r>
              <w:t>ник капитана - второй помо</w:t>
            </w:r>
            <w:r>
              <w:t>щ</w:t>
            </w:r>
            <w:r>
              <w:t>ник механика</w:t>
            </w:r>
          </w:p>
        </w:tc>
        <w:tc>
          <w:tcPr>
            <w:tcW w:w="368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44912" w:rsidRPr="007F7923" w:rsidRDefault="00044912" w:rsidP="00044912">
            <w:pPr>
              <w:pStyle w:val="aa"/>
            </w:pPr>
            <w:r w:rsidRPr="007F7923">
              <w:t>командир  судна,</w:t>
            </w:r>
          </w:p>
          <w:p w:rsidR="00044912" w:rsidRDefault="0004491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44912" w:rsidRPr="00063DF1" w:rsidRDefault="0004491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jc w:val="left"/>
            </w:pPr>
            <w:r>
              <w:t>06.84-фл</w:t>
            </w:r>
            <w:proofErr w:type="gramStart"/>
            <w:r>
              <w:t>.П</w:t>
            </w:r>
            <w:proofErr w:type="gramEnd"/>
            <w:r>
              <w:t>одт. Электромеханик</w:t>
            </w:r>
          </w:p>
        </w:tc>
        <w:tc>
          <w:tcPr>
            <w:tcW w:w="368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44912" w:rsidRPr="007F7923" w:rsidRDefault="00044912" w:rsidP="00044912">
            <w:pPr>
              <w:pStyle w:val="aa"/>
            </w:pPr>
            <w:r w:rsidRPr="007F7923">
              <w:t>командир  судна,</w:t>
            </w:r>
          </w:p>
          <w:p w:rsidR="00044912" w:rsidRDefault="0004491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44912" w:rsidRPr="00063DF1" w:rsidRDefault="0004491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jc w:val="left"/>
            </w:pPr>
            <w:r>
              <w:t>05.84-фл</w:t>
            </w:r>
            <w:proofErr w:type="gramStart"/>
            <w:r>
              <w:t>.П</w:t>
            </w:r>
            <w:proofErr w:type="gramEnd"/>
            <w:r>
              <w:t>одт. Третий помо</w:t>
            </w:r>
            <w:r>
              <w:t>щ</w:t>
            </w:r>
            <w:r>
              <w:t>ник капитана - третий помощник механика</w:t>
            </w:r>
          </w:p>
        </w:tc>
        <w:tc>
          <w:tcPr>
            <w:tcW w:w="368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44912" w:rsidRPr="007F7923" w:rsidRDefault="00044912" w:rsidP="00044912">
            <w:pPr>
              <w:pStyle w:val="aa"/>
            </w:pPr>
            <w:r w:rsidRPr="007F7923">
              <w:t>командир  судна,</w:t>
            </w:r>
          </w:p>
          <w:p w:rsidR="00044912" w:rsidRDefault="0004491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44912" w:rsidRPr="00063DF1" w:rsidRDefault="0004491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jc w:val="left"/>
            </w:pPr>
            <w:r>
              <w:t>07.84-фл</w:t>
            </w:r>
            <w:proofErr w:type="gramStart"/>
            <w:r>
              <w:t>.П</w:t>
            </w:r>
            <w:proofErr w:type="gramEnd"/>
            <w:r>
              <w:t>одт. Старший мот</w:t>
            </w:r>
            <w:r>
              <w:t>о</w:t>
            </w:r>
            <w:r>
              <w:t>рист-рулевой</w:t>
            </w:r>
          </w:p>
        </w:tc>
        <w:tc>
          <w:tcPr>
            <w:tcW w:w="368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44912" w:rsidRPr="007F7923" w:rsidRDefault="00044912" w:rsidP="00044912">
            <w:pPr>
              <w:pStyle w:val="aa"/>
            </w:pPr>
            <w:r w:rsidRPr="007F7923">
              <w:t>командир  судна,</w:t>
            </w:r>
          </w:p>
          <w:p w:rsidR="00044912" w:rsidRDefault="0004491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44912" w:rsidRPr="00063DF1" w:rsidRDefault="0004491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jc w:val="left"/>
            </w:pPr>
            <w:r>
              <w:t>08.84-фл</w:t>
            </w:r>
            <w:proofErr w:type="gramStart"/>
            <w:r>
              <w:t>.П</w:t>
            </w:r>
            <w:proofErr w:type="gramEnd"/>
            <w:r>
              <w:t>одт. Моторист-рулевой</w:t>
            </w:r>
          </w:p>
        </w:tc>
        <w:tc>
          <w:tcPr>
            <w:tcW w:w="368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</w:t>
            </w:r>
            <w:r>
              <w:lastRenderedPageBreak/>
              <w:t>органов слуха.</w:t>
            </w:r>
          </w:p>
        </w:tc>
        <w:tc>
          <w:tcPr>
            <w:tcW w:w="1984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lastRenderedPageBreak/>
              <w:t>Снижение времени и уровня возде</w:t>
            </w:r>
            <w:r>
              <w:t>й</w:t>
            </w:r>
            <w:r>
              <w:lastRenderedPageBreak/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lastRenderedPageBreak/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44912" w:rsidRPr="007F7923" w:rsidRDefault="00044912" w:rsidP="00044912">
            <w:pPr>
              <w:pStyle w:val="aa"/>
            </w:pPr>
            <w:r w:rsidRPr="007F7923">
              <w:t>командир  судна,</w:t>
            </w:r>
          </w:p>
          <w:p w:rsidR="00044912" w:rsidRDefault="0004491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lastRenderedPageBreak/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44912" w:rsidRPr="00063DF1" w:rsidRDefault="0004491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044912" w:rsidRPr="00AF49A3" w:rsidTr="00070B82">
        <w:trPr>
          <w:jc w:val="center"/>
        </w:trPr>
        <w:tc>
          <w:tcPr>
            <w:tcW w:w="3049" w:type="dxa"/>
            <w:vAlign w:val="center"/>
          </w:tcPr>
          <w:p w:rsidR="00044912" w:rsidRPr="00A02021" w:rsidRDefault="00044912" w:rsidP="00A02021">
            <w:pPr>
              <w:pStyle w:val="aa"/>
              <w:jc w:val="left"/>
            </w:pPr>
            <w:r>
              <w:lastRenderedPageBreak/>
              <w:t>09.84-фл</w:t>
            </w:r>
            <w:proofErr w:type="gramStart"/>
            <w:r>
              <w:t>.П</w:t>
            </w:r>
            <w:proofErr w:type="gramEnd"/>
            <w:r>
              <w:t>одт. Матрос</w:t>
            </w:r>
          </w:p>
        </w:tc>
        <w:tc>
          <w:tcPr>
            <w:tcW w:w="3686" w:type="dxa"/>
            <w:vAlign w:val="center"/>
          </w:tcPr>
          <w:p w:rsidR="00044912" w:rsidRDefault="00044912" w:rsidP="00EF4D14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1984" w:type="dxa"/>
            <w:vAlign w:val="center"/>
          </w:tcPr>
          <w:p w:rsidR="00044912" w:rsidRDefault="00044912" w:rsidP="00EF4D14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606" w:type="dxa"/>
            <w:vAlign w:val="center"/>
          </w:tcPr>
          <w:p w:rsidR="00044912" w:rsidRPr="00063DF1" w:rsidRDefault="00044912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044912" w:rsidRPr="007F7923" w:rsidRDefault="00044912" w:rsidP="00044912">
            <w:pPr>
              <w:pStyle w:val="aa"/>
            </w:pPr>
            <w:r w:rsidRPr="007F7923">
              <w:t>командир  судна,</w:t>
            </w:r>
          </w:p>
          <w:p w:rsidR="00044912" w:rsidRDefault="00044912" w:rsidP="00044912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044912" w:rsidRPr="00063DF1" w:rsidRDefault="00044912" w:rsidP="00044912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044912" w:rsidRPr="00063DF1" w:rsidRDefault="00044912" w:rsidP="00DB70BA">
            <w:pPr>
              <w:pStyle w:val="aa"/>
            </w:pPr>
          </w:p>
        </w:tc>
      </w:tr>
      <w:tr w:rsidR="007655E6" w:rsidRPr="00AF49A3" w:rsidTr="00070B82">
        <w:trPr>
          <w:jc w:val="center"/>
        </w:trPr>
        <w:tc>
          <w:tcPr>
            <w:tcW w:w="3049" w:type="dxa"/>
            <w:vAlign w:val="center"/>
          </w:tcPr>
          <w:p w:rsidR="007655E6" w:rsidRPr="00A02021" w:rsidRDefault="007655E6" w:rsidP="00A02021">
            <w:pPr>
              <w:pStyle w:val="aa"/>
              <w:jc w:val="left"/>
            </w:pPr>
            <w:r>
              <w:t>10.84-фл</w:t>
            </w:r>
            <w:proofErr w:type="gramStart"/>
            <w:r>
              <w:t>.П</w:t>
            </w:r>
            <w:proofErr w:type="gramEnd"/>
            <w:r>
              <w:t>одт. Повар</w:t>
            </w:r>
          </w:p>
        </w:tc>
        <w:tc>
          <w:tcPr>
            <w:tcW w:w="3686" w:type="dxa"/>
            <w:vAlign w:val="center"/>
          </w:tcPr>
          <w:p w:rsidR="007655E6" w:rsidRDefault="007655E6" w:rsidP="00EF4D14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1984" w:type="dxa"/>
            <w:vAlign w:val="center"/>
          </w:tcPr>
          <w:p w:rsidR="007655E6" w:rsidRDefault="007655E6" w:rsidP="00EF4D14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60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655E6" w:rsidRPr="007F7923" w:rsidRDefault="007655E6" w:rsidP="00C26A6C">
            <w:pPr>
              <w:pStyle w:val="aa"/>
            </w:pPr>
            <w:r w:rsidRPr="007F7923">
              <w:t>командир  судна,</w:t>
            </w:r>
          </w:p>
          <w:p w:rsidR="007655E6" w:rsidRDefault="007655E6" w:rsidP="00C26A6C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7655E6" w:rsidRPr="00063DF1" w:rsidRDefault="007655E6" w:rsidP="00C26A6C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</w:tr>
      <w:tr w:rsidR="007655E6" w:rsidRPr="00AF49A3" w:rsidTr="00070B82">
        <w:trPr>
          <w:jc w:val="center"/>
        </w:trPr>
        <w:tc>
          <w:tcPr>
            <w:tcW w:w="3049" w:type="dxa"/>
            <w:vAlign w:val="center"/>
          </w:tcPr>
          <w:p w:rsidR="007655E6" w:rsidRPr="00A02021" w:rsidRDefault="007655E6" w:rsidP="00A02021">
            <w:pPr>
              <w:pStyle w:val="aa"/>
              <w:rPr>
                <w:i/>
              </w:rPr>
            </w:pPr>
            <w:r>
              <w:rPr>
                <w:i/>
              </w:rPr>
              <w:t>ОТА-965 (85), пр. 758 (буксир-толкач)</w:t>
            </w:r>
          </w:p>
        </w:tc>
        <w:tc>
          <w:tcPr>
            <w:tcW w:w="3686" w:type="dxa"/>
            <w:vAlign w:val="center"/>
          </w:tcPr>
          <w:p w:rsidR="007655E6" w:rsidRDefault="007655E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7655E6" w:rsidRDefault="007655E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</w:tr>
      <w:tr w:rsidR="007655E6" w:rsidRPr="00AF49A3" w:rsidTr="00070B82">
        <w:trPr>
          <w:jc w:val="center"/>
        </w:trPr>
        <w:tc>
          <w:tcPr>
            <w:tcW w:w="3049" w:type="dxa"/>
            <w:vAlign w:val="center"/>
          </w:tcPr>
          <w:p w:rsidR="007655E6" w:rsidRPr="00A02021" w:rsidRDefault="007655E6" w:rsidP="00A02021">
            <w:pPr>
              <w:pStyle w:val="aa"/>
              <w:jc w:val="left"/>
            </w:pPr>
            <w:r>
              <w:t>01.85-фл</w:t>
            </w:r>
            <w:proofErr w:type="gramStart"/>
            <w:r>
              <w:t>.П</w:t>
            </w:r>
            <w:proofErr w:type="gramEnd"/>
            <w:r>
              <w:t>одт. Капитан - сме</w:t>
            </w:r>
            <w:r>
              <w:t>н</w:t>
            </w:r>
            <w:r>
              <w:t>ный механик</w:t>
            </w:r>
          </w:p>
        </w:tc>
        <w:tc>
          <w:tcPr>
            <w:tcW w:w="368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655E6" w:rsidRPr="007F7923" w:rsidRDefault="007655E6" w:rsidP="00C26A6C">
            <w:pPr>
              <w:pStyle w:val="aa"/>
            </w:pPr>
            <w:r w:rsidRPr="007F7923">
              <w:t>командир  судна,</w:t>
            </w:r>
          </w:p>
          <w:p w:rsidR="007655E6" w:rsidRDefault="007655E6" w:rsidP="00C26A6C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7655E6" w:rsidRPr="00063DF1" w:rsidRDefault="007655E6" w:rsidP="00C26A6C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</w:tr>
      <w:tr w:rsidR="007655E6" w:rsidRPr="00AF49A3" w:rsidTr="00070B82">
        <w:trPr>
          <w:jc w:val="center"/>
        </w:trPr>
        <w:tc>
          <w:tcPr>
            <w:tcW w:w="3049" w:type="dxa"/>
            <w:vAlign w:val="center"/>
          </w:tcPr>
          <w:p w:rsidR="007655E6" w:rsidRPr="00A02021" w:rsidRDefault="007655E6" w:rsidP="00A02021">
            <w:pPr>
              <w:pStyle w:val="aa"/>
              <w:jc w:val="left"/>
            </w:pPr>
            <w:r>
              <w:t>02.85-фл</w:t>
            </w:r>
            <w:proofErr w:type="gramStart"/>
            <w:r>
              <w:t>.П</w:t>
            </w:r>
            <w:proofErr w:type="gramEnd"/>
            <w:r>
              <w:t>одт. Механик - сме</w:t>
            </w:r>
            <w:r>
              <w:t>н</w:t>
            </w:r>
            <w:r>
              <w:t>ный капитан</w:t>
            </w:r>
          </w:p>
        </w:tc>
        <w:tc>
          <w:tcPr>
            <w:tcW w:w="368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655E6" w:rsidRPr="007F7923" w:rsidRDefault="007655E6" w:rsidP="00C26A6C">
            <w:pPr>
              <w:pStyle w:val="aa"/>
            </w:pPr>
            <w:r w:rsidRPr="007F7923">
              <w:t>командир  судна,</w:t>
            </w:r>
          </w:p>
          <w:p w:rsidR="007655E6" w:rsidRDefault="007655E6" w:rsidP="00C26A6C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7655E6" w:rsidRPr="00063DF1" w:rsidRDefault="007655E6" w:rsidP="00C26A6C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</w:tr>
      <w:tr w:rsidR="007655E6" w:rsidRPr="00AF49A3" w:rsidTr="00070B82">
        <w:trPr>
          <w:jc w:val="center"/>
        </w:trPr>
        <w:tc>
          <w:tcPr>
            <w:tcW w:w="3049" w:type="dxa"/>
            <w:vAlign w:val="center"/>
          </w:tcPr>
          <w:p w:rsidR="007655E6" w:rsidRPr="00A02021" w:rsidRDefault="007655E6" w:rsidP="00A02021">
            <w:pPr>
              <w:pStyle w:val="aa"/>
              <w:jc w:val="left"/>
            </w:pPr>
            <w:r>
              <w:t>03.85-фл</w:t>
            </w:r>
            <w:proofErr w:type="gramStart"/>
            <w:r>
              <w:t>.П</w:t>
            </w:r>
            <w:proofErr w:type="gramEnd"/>
            <w:r>
              <w:t>одт. Сменный кап</w:t>
            </w:r>
            <w:r>
              <w:t>и</w:t>
            </w:r>
            <w:r>
              <w:t>тан - сменный механик</w:t>
            </w:r>
          </w:p>
        </w:tc>
        <w:tc>
          <w:tcPr>
            <w:tcW w:w="368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655E6" w:rsidRPr="007F7923" w:rsidRDefault="007655E6" w:rsidP="00C26A6C">
            <w:pPr>
              <w:pStyle w:val="aa"/>
            </w:pPr>
            <w:r w:rsidRPr="007F7923">
              <w:t>командир  судна,</w:t>
            </w:r>
          </w:p>
          <w:p w:rsidR="007655E6" w:rsidRDefault="007655E6" w:rsidP="00C26A6C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7655E6" w:rsidRPr="00063DF1" w:rsidRDefault="007655E6" w:rsidP="00C26A6C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</w:tr>
      <w:tr w:rsidR="007655E6" w:rsidRPr="00AF49A3" w:rsidTr="00070B82">
        <w:trPr>
          <w:jc w:val="center"/>
        </w:trPr>
        <w:tc>
          <w:tcPr>
            <w:tcW w:w="3049" w:type="dxa"/>
            <w:vAlign w:val="center"/>
          </w:tcPr>
          <w:p w:rsidR="007655E6" w:rsidRPr="00A02021" w:rsidRDefault="007655E6" w:rsidP="00A02021">
            <w:pPr>
              <w:pStyle w:val="aa"/>
              <w:jc w:val="left"/>
            </w:pPr>
            <w:r>
              <w:t>04.85-фл</w:t>
            </w:r>
            <w:proofErr w:type="gramStart"/>
            <w:r>
              <w:t>.П</w:t>
            </w:r>
            <w:proofErr w:type="gramEnd"/>
            <w:r>
              <w:t>одт. Второй помо</w:t>
            </w:r>
            <w:r>
              <w:t>щ</w:t>
            </w:r>
            <w:r>
              <w:t>ник капитана - второй помо</w:t>
            </w:r>
            <w:r>
              <w:t>щ</w:t>
            </w:r>
            <w:r>
              <w:t>ник механика</w:t>
            </w:r>
          </w:p>
        </w:tc>
        <w:tc>
          <w:tcPr>
            <w:tcW w:w="368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655E6" w:rsidRPr="007F7923" w:rsidRDefault="007655E6" w:rsidP="00C26A6C">
            <w:pPr>
              <w:pStyle w:val="aa"/>
            </w:pPr>
            <w:r w:rsidRPr="007F7923">
              <w:t>командир  судна,</w:t>
            </w:r>
          </w:p>
          <w:p w:rsidR="007655E6" w:rsidRDefault="007655E6" w:rsidP="00C26A6C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7655E6" w:rsidRPr="00063DF1" w:rsidRDefault="007655E6" w:rsidP="00C26A6C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</w:tr>
      <w:tr w:rsidR="007655E6" w:rsidRPr="00AF49A3" w:rsidTr="00070B82">
        <w:trPr>
          <w:jc w:val="center"/>
        </w:trPr>
        <w:tc>
          <w:tcPr>
            <w:tcW w:w="3049" w:type="dxa"/>
            <w:vAlign w:val="center"/>
          </w:tcPr>
          <w:p w:rsidR="007655E6" w:rsidRPr="00A02021" w:rsidRDefault="007655E6" w:rsidP="00A02021">
            <w:pPr>
              <w:pStyle w:val="aa"/>
              <w:jc w:val="left"/>
            </w:pPr>
            <w:r>
              <w:t>05.85-фл</w:t>
            </w:r>
            <w:proofErr w:type="gramStart"/>
            <w:r>
              <w:t>.П</w:t>
            </w:r>
            <w:proofErr w:type="gramEnd"/>
            <w:r>
              <w:t>одт. Третий помо</w:t>
            </w:r>
            <w:r>
              <w:t>щ</w:t>
            </w:r>
            <w:r>
              <w:t xml:space="preserve">ник капитана - третий помощник </w:t>
            </w:r>
            <w:r>
              <w:lastRenderedPageBreak/>
              <w:t>механика</w:t>
            </w:r>
          </w:p>
        </w:tc>
        <w:tc>
          <w:tcPr>
            <w:tcW w:w="368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lastRenderedPageBreak/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</w:t>
            </w:r>
            <w:r>
              <w:lastRenderedPageBreak/>
              <w:t>органов слуха.</w:t>
            </w:r>
          </w:p>
        </w:tc>
        <w:tc>
          <w:tcPr>
            <w:tcW w:w="1984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lastRenderedPageBreak/>
              <w:t>Снижение времени и уровня возде</w:t>
            </w:r>
            <w:r>
              <w:t>й</w:t>
            </w:r>
            <w:r>
              <w:lastRenderedPageBreak/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lastRenderedPageBreak/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655E6" w:rsidRPr="007F7923" w:rsidRDefault="007655E6" w:rsidP="00C26A6C">
            <w:pPr>
              <w:pStyle w:val="aa"/>
            </w:pPr>
            <w:r w:rsidRPr="007F7923">
              <w:t>командир  судна,</w:t>
            </w:r>
          </w:p>
          <w:p w:rsidR="007655E6" w:rsidRDefault="007655E6" w:rsidP="00C26A6C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lastRenderedPageBreak/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7655E6" w:rsidRPr="00063DF1" w:rsidRDefault="007655E6" w:rsidP="00C26A6C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</w:tr>
      <w:tr w:rsidR="007655E6" w:rsidRPr="00AF49A3" w:rsidTr="00070B82">
        <w:trPr>
          <w:jc w:val="center"/>
        </w:trPr>
        <w:tc>
          <w:tcPr>
            <w:tcW w:w="3049" w:type="dxa"/>
            <w:vAlign w:val="center"/>
          </w:tcPr>
          <w:p w:rsidR="007655E6" w:rsidRPr="00A02021" w:rsidRDefault="007655E6" w:rsidP="00A02021">
            <w:pPr>
              <w:pStyle w:val="aa"/>
              <w:jc w:val="left"/>
            </w:pPr>
            <w:r>
              <w:lastRenderedPageBreak/>
              <w:t>06.85-фл</w:t>
            </w:r>
            <w:proofErr w:type="gramStart"/>
            <w:r>
              <w:t>.П</w:t>
            </w:r>
            <w:proofErr w:type="gramEnd"/>
            <w:r>
              <w:t>одт. Третий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655E6" w:rsidRPr="007F7923" w:rsidRDefault="007655E6" w:rsidP="00C26A6C">
            <w:pPr>
              <w:pStyle w:val="aa"/>
            </w:pPr>
            <w:r w:rsidRPr="007F7923">
              <w:t>командир  судна,</w:t>
            </w:r>
          </w:p>
          <w:p w:rsidR="007655E6" w:rsidRDefault="007655E6" w:rsidP="00C26A6C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7655E6" w:rsidRPr="00063DF1" w:rsidRDefault="007655E6" w:rsidP="00C26A6C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</w:tr>
      <w:tr w:rsidR="007655E6" w:rsidRPr="00AF49A3" w:rsidTr="00070B82">
        <w:trPr>
          <w:jc w:val="center"/>
        </w:trPr>
        <w:tc>
          <w:tcPr>
            <w:tcW w:w="3049" w:type="dxa"/>
            <w:vAlign w:val="center"/>
          </w:tcPr>
          <w:p w:rsidR="007655E6" w:rsidRPr="00A02021" w:rsidRDefault="007655E6" w:rsidP="00A02021">
            <w:pPr>
              <w:pStyle w:val="aa"/>
              <w:jc w:val="left"/>
            </w:pPr>
            <w:r>
              <w:t>07.85-фл</w:t>
            </w:r>
            <w:proofErr w:type="gramStart"/>
            <w:r>
              <w:t>.П</w:t>
            </w:r>
            <w:proofErr w:type="gramEnd"/>
            <w:r>
              <w:t>одт. Старший мот</w:t>
            </w:r>
            <w:r>
              <w:t>о</w:t>
            </w:r>
            <w:r>
              <w:t>рист-рулевой</w:t>
            </w:r>
          </w:p>
        </w:tc>
        <w:tc>
          <w:tcPr>
            <w:tcW w:w="368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655E6" w:rsidRPr="007F7923" w:rsidRDefault="007655E6" w:rsidP="00C26A6C">
            <w:pPr>
              <w:pStyle w:val="aa"/>
            </w:pPr>
            <w:r w:rsidRPr="007F7923">
              <w:t>командир  судна,</w:t>
            </w:r>
          </w:p>
          <w:p w:rsidR="007655E6" w:rsidRDefault="007655E6" w:rsidP="00C26A6C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7655E6" w:rsidRPr="00063DF1" w:rsidRDefault="007655E6" w:rsidP="00C26A6C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</w:tr>
      <w:tr w:rsidR="007655E6" w:rsidRPr="00AF49A3" w:rsidTr="00070B82">
        <w:trPr>
          <w:jc w:val="center"/>
        </w:trPr>
        <w:tc>
          <w:tcPr>
            <w:tcW w:w="3049" w:type="dxa"/>
            <w:vAlign w:val="center"/>
          </w:tcPr>
          <w:p w:rsidR="007655E6" w:rsidRPr="00A02021" w:rsidRDefault="007655E6" w:rsidP="00A02021">
            <w:pPr>
              <w:pStyle w:val="aa"/>
              <w:jc w:val="left"/>
            </w:pPr>
            <w:r>
              <w:t>08.85-фл</w:t>
            </w:r>
            <w:proofErr w:type="gramStart"/>
            <w:r>
              <w:t>.П</w:t>
            </w:r>
            <w:proofErr w:type="gramEnd"/>
            <w:r>
              <w:t>одт. Моторист-рулевой</w:t>
            </w:r>
          </w:p>
        </w:tc>
        <w:tc>
          <w:tcPr>
            <w:tcW w:w="368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655E6" w:rsidRPr="007F7923" w:rsidRDefault="007655E6" w:rsidP="00C26A6C">
            <w:pPr>
              <w:pStyle w:val="aa"/>
            </w:pPr>
            <w:r w:rsidRPr="007F7923">
              <w:t>командир  судна,</w:t>
            </w:r>
          </w:p>
          <w:p w:rsidR="007655E6" w:rsidRDefault="007655E6" w:rsidP="00C26A6C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7655E6" w:rsidRPr="00063DF1" w:rsidRDefault="007655E6" w:rsidP="00C26A6C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</w:tr>
      <w:tr w:rsidR="007655E6" w:rsidRPr="00AF49A3" w:rsidTr="00070B82">
        <w:trPr>
          <w:jc w:val="center"/>
        </w:trPr>
        <w:tc>
          <w:tcPr>
            <w:tcW w:w="3049" w:type="dxa"/>
            <w:vAlign w:val="center"/>
          </w:tcPr>
          <w:p w:rsidR="007655E6" w:rsidRPr="00A02021" w:rsidRDefault="007655E6" w:rsidP="00A02021">
            <w:pPr>
              <w:pStyle w:val="aa"/>
              <w:jc w:val="left"/>
            </w:pPr>
            <w:r>
              <w:t>09.85-фл</w:t>
            </w:r>
            <w:proofErr w:type="gramStart"/>
            <w:r>
              <w:t>.П</w:t>
            </w:r>
            <w:proofErr w:type="gramEnd"/>
            <w:r>
              <w:t>одт. Матрос</w:t>
            </w:r>
          </w:p>
        </w:tc>
        <w:tc>
          <w:tcPr>
            <w:tcW w:w="3686" w:type="dxa"/>
            <w:vAlign w:val="center"/>
          </w:tcPr>
          <w:p w:rsidR="007655E6" w:rsidRDefault="007655E6" w:rsidP="00EF4D14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1984" w:type="dxa"/>
            <w:vAlign w:val="center"/>
          </w:tcPr>
          <w:p w:rsidR="007655E6" w:rsidRDefault="007655E6" w:rsidP="00EF4D14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60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655E6" w:rsidRPr="007F7923" w:rsidRDefault="007655E6" w:rsidP="00C26A6C">
            <w:pPr>
              <w:pStyle w:val="aa"/>
            </w:pPr>
            <w:r w:rsidRPr="007F7923">
              <w:t>командир  судна,</w:t>
            </w:r>
          </w:p>
          <w:p w:rsidR="007655E6" w:rsidRDefault="007655E6" w:rsidP="00C26A6C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7655E6" w:rsidRPr="00063DF1" w:rsidRDefault="007655E6" w:rsidP="00C26A6C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</w:tr>
      <w:tr w:rsidR="007655E6" w:rsidRPr="00AF49A3" w:rsidTr="00070B82">
        <w:trPr>
          <w:jc w:val="center"/>
        </w:trPr>
        <w:tc>
          <w:tcPr>
            <w:tcW w:w="3049" w:type="dxa"/>
            <w:vAlign w:val="center"/>
          </w:tcPr>
          <w:p w:rsidR="007655E6" w:rsidRPr="00A02021" w:rsidRDefault="007655E6" w:rsidP="00A02021">
            <w:pPr>
              <w:pStyle w:val="aa"/>
              <w:jc w:val="left"/>
            </w:pPr>
            <w:r>
              <w:t>10.85-фл</w:t>
            </w:r>
            <w:proofErr w:type="gramStart"/>
            <w:r>
              <w:t>.П</w:t>
            </w:r>
            <w:proofErr w:type="gramEnd"/>
            <w:r>
              <w:t>одт. Повар</w:t>
            </w:r>
          </w:p>
        </w:tc>
        <w:tc>
          <w:tcPr>
            <w:tcW w:w="3686" w:type="dxa"/>
            <w:vAlign w:val="center"/>
          </w:tcPr>
          <w:p w:rsidR="007655E6" w:rsidRDefault="007655E6" w:rsidP="00EF4D14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1984" w:type="dxa"/>
            <w:vAlign w:val="center"/>
          </w:tcPr>
          <w:p w:rsidR="007655E6" w:rsidRDefault="007655E6" w:rsidP="00EF4D14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606" w:type="dxa"/>
            <w:vAlign w:val="center"/>
          </w:tcPr>
          <w:p w:rsidR="007655E6" w:rsidRPr="00063DF1" w:rsidRDefault="007655E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655E6" w:rsidRPr="007F7923" w:rsidRDefault="007655E6" w:rsidP="00C26A6C">
            <w:pPr>
              <w:pStyle w:val="aa"/>
            </w:pPr>
            <w:r w:rsidRPr="007F7923">
              <w:t>командир  судна,</w:t>
            </w:r>
          </w:p>
          <w:p w:rsidR="007655E6" w:rsidRDefault="007655E6" w:rsidP="00C26A6C">
            <w:pPr>
              <w:pStyle w:val="aa"/>
            </w:pPr>
            <w:r w:rsidRPr="007F7923">
              <w:t>начальник отдела охраны тр</w:t>
            </w:r>
            <w:r w:rsidRPr="007F7923">
              <w:t>у</w:t>
            </w:r>
            <w:r w:rsidRPr="007F7923">
              <w:t>да промышленной и эколог</w:t>
            </w:r>
            <w:r w:rsidRPr="007F7923">
              <w:t>и</w:t>
            </w:r>
            <w:r w:rsidRPr="007F7923">
              <w:t xml:space="preserve">ческой безопасности, </w:t>
            </w:r>
          </w:p>
          <w:p w:rsidR="007655E6" w:rsidRPr="00063DF1" w:rsidRDefault="007655E6" w:rsidP="00C26A6C">
            <w:pPr>
              <w:pStyle w:val="aa"/>
            </w:pPr>
            <w:r w:rsidRPr="007F7923">
              <w:t>начальник  службы по перс</w:t>
            </w:r>
            <w:r w:rsidRPr="007F7923">
              <w:t>о</w:t>
            </w:r>
            <w:r w:rsidRPr="007F7923">
              <w:t>налу и социальной политике</w:t>
            </w:r>
          </w:p>
        </w:tc>
        <w:tc>
          <w:tcPr>
            <w:tcW w:w="1315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</w:tr>
      <w:tr w:rsidR="000E314C" w:rsidRPr="00AF49A3" w:rsidTr="003F2527">
        <w:trPr>
          <w:jc w:val="center"/>
        </w:trPr>
        <w:tc>
          <w:tcPr>
            <w:tcW w:w="15563" w:type="dxa"/>
            <w:gridSpan w:val="6"/>
            <w:vAlign w:val="center"/>
          </w:tcPr>
          <w:p w:rsidR="000E314C" w:rsidRPr="00063DF1" w:rsidRDefault="000E314C" w:rsidP="00DB70BA">
            <w:pPr>
              <w:pStyle w:val="aa"/>
            </w:pPr>
            <w:r>
              <w:rPr>
                <w:b/>
                <w:i/>
              </w:rPr>
              <w:t>филиал АО "ЕРП" Красноярский судоремонтный центр</w:t>
            </w:r>
          </w:p>
        </w:tc>
      </w:tr>
      <w:tr w:rsidR="00713784" w:rsidRPr="00AF49A3" w:rsidTr="00A40450">
        <w:trPr>
          <w:jc w:val="center"/>
        </w:trPr>
        <w:tc>
          <w:tcPr>
            <w:tcW w:w="15563" w:type="dxa"/>
            <w:gridSpan w:val="6"/>
            <w:vAlign w:val="center"/>
          </w:tcPr>
          <w:p w:rsidR="00713784" w:rsidRPr="00713784" w:rsidRDefault="00713784" w:rsidP="00DB70BA">
            <w:pPr>
              <w:pStyle w:val="aa"/>
              <w:rPr>
                <w:b/>
              </w:rPr>
            </w:pPr>
            <w:r w:rsidRPr="00713784">
              <w:rPr>
                <w:b/>
                <w:i/>
              </w:rPr>
              <w:t>флот</w:t>
            </w:r>
          </w:p>
        </w:tc>
      </w:tr>
      <w:tr w:rsidR="007655E6" w:rsidRPr="00AF49A3" w:rsidTr="00070B82">
        <w:trPr>
          <w:jc w:val="center"/>
        </w:trPr>
        <w:tc>
          <w:tcPr>
            <w:tcW w:w="3049" w:type="dxa"/>
            <w:vAlign w:val="center"/>
          </w:tcPr>
          <w:p w:rsidR="007655E6" w:rsidRPr="00A02021" w:rsidRDefault="007655E6" w:rsidP="00A02021">
            <w:pPr>
              <w:pStyle w:val="aa"/>
              <w:rPr>
                <w:i/>
              </w:rPr>
            </w:pPr>
            <w:r>
              <w:rPr>
                <w:i/>
              </w:rPr>
              <w:t>ПЗС-500-26 (04), пр. Р-109 (н</w:t>
            </w:r>
            <w:r>
              <w:rPr>
                <w:i/>
              </w:rPr>
              <w:t>е</w:t>
            </w:r>
            <w:r>
              <w:rPr>
                <w:i/>
              </w:rPr>
              <w:t>самоходный землесос)</w:t>
            </w:r>
          </w:p>
        </w:tc>
        <w:tc>
          <w:tcPr>
            <w:tcW w:w="3686" w:type="dxa"/>
            <w:vAlign w:val="center"/>
          </w:tcPr>
          <w:p w:rsidR="007655E6" w:rsidRDefault="007655E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7655E6" w:rsidRDefault="007655E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655E6" w:rsidRPr="00063DF1" w:rsidRDefault="007655E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Merge w:val="restart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18.04-фл</w:t>
            </w:r>
            <w:proofErr w:type="gramStart"/>
            <w:r>
              <w:t>.К</w:t>
            </w:r>
            <w:proofErr w:type="gramEnd"/>
            <w:r>
              <w:t>СЦ. Третий помо</w:t>
            </w:r>
            <w:r>
              <w:t>щ</w:t>
            </w:r>
            <w:r>
              <w:t xml:space="preserve">ник механика (по лебедкам и </w:t>
            </w:r>
            <w:proofErr w:type="spellStart"/>
            <w:r>
              <w:t>техоборудованию</w:t>
            </w:r>
            <w:proofErr w:type="spellEnd"/>
            <w:r>
              <w:t>)</w:t>
            </w:r>
          </w:p>
        </w:tc>
        <w:tc>
          <w:tcPr>
            <w:tcW w:w="3686" w:type="dxa"/>
            <w:vAlign w:val="center"/>
          </w:tcPr>
          <w:p w:rsidR="00D81CC6" w:rsidRDefault="00D81CC6" w:rsidP="00C26A6C">
            <w:pPr>
              <w:pStyle w:val="aa"/>
            </w:pPr>
            <w:r>
              <w:t>Вибрация (</w:t>
            </w:r>
            <w:proofErr w:type="gramStart"/>
            <w:r>
              <w:t>общ</w:t>
            </w:r>
            <w:proofErr w:type="gramEnd"/>
            <w:r>
              <w:t>): Соблюдать раци</w:t>
            </w:r>
            <w:r>
              <w:t>о</w:t>
            </w:r>
            <w:r>
              <w:t>нальные режимы труда  и отдыха</w:t>
            </w:r>
          </w:p>
        </w:tc>
        <w:tc>
          <w:tcPr>
            <w:tcW w:w="1984" w:type="dxa"/>
            <w:vAlign w:val="center"/>
          </w:tcPr>
          <w:p w:rsidR="00D81CC6" w:rsidRDefault="00D81CC6" w:rsidP="00C26A6C">
            <w:pPr>
              <w:pStyle w:val="aa"/>
            </w:pPr>
            <w:r>
              <w:t>Снижение времени воздействия вибр</w:t>
            </w:r>
            <w:r>
              <w:t>а</w:t>
            </w:r>
            <w:r>
              <w:t xml:space="preserve">ции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Merge/>
            <w:vAlign w:val="center"/>
          </w:tcPr>
          <w:p w:rsidR="00D81CC6" w:rsidRDefault="00D81CC6" w:rsidP="00A0202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</w:t>
            </w:r>
            <w:r>
              <w:lastRenderedPageBreak/>
              <w:t>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lastRenderedPageBreak/>
              <w:t>Снижение времени и уровня возде</w:t>
            </w:r>
            <w:r>
              <w:t>й</w:t>
            </w:r>
            <w:r>
              <w:lastRenderedPageBreak/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lastRenderedPageBreak/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</w:t>
            </w:r>
            <w:r w:rsidRPr="007F7923">
              <w:lastRenderedPageBreak/>
              <w:t xml:space="preserve">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lastRenderedPageBreak/>
              <w:t>19.04-фл</w:t>
            </w:r>
            <w:proofErr w:type="gramStart"/>
            <w:r>
              <w:t>.К</w:t>
            </w:r>
            <w:proofErr w:type="gramEnd"/>
            <w:r>
              <w:t>СЦ. Первый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r>
              <w:rPr>
                <w:i/>
              </w:rPr>
              <w:t>Аварийно-спасательная ста</w:t>
            </w:r>
            <w:r>
              <w:rPr>
                <w:i/>
              </w:rPr>
              <w:t>н</w:t>
            </w:r>
            <w:r>
              <w:rPr>
                <w:i/>
              </w:rPr>
              <w:t>ция-3 (07), (станция для авари</w:t>
            </w:r>
            <w:r>
              <w:rPr>
                <w:i/>
              </w:rPr>
              <w:t>й</w:t>
            </w:r>
            <w:r>
              <w:rPr>
                <w:i/>
              </w:rPr>
              <w:t>но-спасательных работ)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09.07-фл</w:t>
            </w:r>
            <w:proofErr w:type="gramStart"/>
            <w:r>
              <w:t>.К</w:t>
            </w:r>
            <w:proofErr w:type="gramEnd"/>
            <w:r>
              <w:t>СЦ. Первый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r>
              <w:rPr>
                <w:i/>
              </w:rPr>
              <w:t>Боготол (13), пр. Р-14А (буксир-толкач)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08.13-фл</w:t>
            </w:r>
            <w:proofErr w:type="gramStart"/>
            <w:r>
              <w:t>.К</w:t>
            </w:r>
            <w:proofErr w:type="gramEnd"/>
            <w:r>
              <w:t>СЦ. Сменный кап</w:t>
            </w:r>
            <w:r>
              <w:t>и</w:t>
            </w:r>
            <w:r>
              <w:t>тан - сменный механик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proofErr w:type="spellStart"/>
            <w:r>
              <w:rPr>
                <w:i/>
              </w:rPr>
              <w:t>Шира</w:t>
            </w:r>
            <w:proofErr w:type="spellEnd"/>
            <w:r>
              <w:rPr>
                <w:i/>
              </w:rPr>
              <w:t xml:space="preserve"> (15), пр. Р-14А (буксир-толкач)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07.15-фл</w:t>
            </w:r>
            <w:proofErr w:type="gramStart"/>
            <w:r>
              <w:t>.К</w:t>
            </w:r>
            <w:proofErr w:type="gramEnd"/>
            <w:r>
              <w:t>СЦ. Помощник кап</w:t>
            </w:r>
            <w:r>
              <w:t>и</w:t>
            </w:r>
            <w:r>
              <w:t>тана - помощник механика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r>
              <w:rPr>
                <w:i/>
              </w:rPr>
              <w:t>Курагино (17), пр. Р-14А (бу</w:t>
            </w:r>
            <w:r>
              <w:rPr>
                <w:i/>
              </w:rPr>
              <w:t>к</w:t>
            </w:r>
            <w:r>
              <w:rPr>
                <w:i/>
              </w:rPr>
              <w:t>сирный теплоход)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08.17-фл</w:t>
            </w:r>
            <w:proofErr w:type="gramStart"/>
            <w:r>
              <w:t>.К</w:t>
            </w:r>
            <w:proofErr w:type="gramEnd"/>
            <w:r>
              <w:t>СЦ. Сменный кап</w:t>
            </w:r>
            <w:r>
              <w:t>и</w:t>
            </w:r>
            <w:r>
              <w:t>тан - сменный механик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r>
              <w:rPr>
                <w:i/>
              </w:rPr>
              <w:t xml:space="preserve">Николай </w:t>
            </w:r>
            <w:proofErr w:type="spellStart"/>
            <w:r>
              <w:rPr>
                <w:i/>
              </w:rPr>
              <w:t>Игнатюк</w:t>
            </w:r>
            <w:proofErr w:type="spellEnd"/>
            <w:r>
              <w:rPr>
                <w:i/>
              </w:rPr>
              <w:t xml:space="preserve"> (29), пр. Н-3290 (буксир-толкач)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12.29-фл</w:t>
            </w:r>
            <w:proofErr w:type="gramStart"/>
            <w:r>
              <w:t>.К</w:t>
            </w:r>
            <w:proofErr w:type="gramEnd"/>
            <w:r>
              <w:t>СЦ. Третий помо</w:t>
            </w:r>
            <w:r>
              <w:t>щ</w:t>
            </w:r>
            <w:r>
              <w:t>ник механика (по топливоподг</w:t>
            </w:r>
            <w:r>
              <w:t>о</w:t>
            </w:r>
            <w:r>
              <w:t>товке)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r>
              <w:rPr>
                <w:i/>
              </w:rPr>
              <w:t>ОТА-917 (35), пр. 758 (буксир-толкач)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12.35-фл</w:t>
            </w:r>
            <w:proofErr w:type="gramStart"/>
            <w:r>
              <w:t>.К</w:t>
            </w:r>
            <w:proofErr w:type="gramEnd"/>
            <w:r>
              <w:t>СЦ. Помощник эле</w:t>
            </w:r>
            <w:r>
              <w:t>к</w:t>
            </w:r>
            <w:r>
              <w:t>тромеханика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 xml:space="preserve">Капитан </w:t>
            </w:r>
            <w:proofErr w:type="spellStart"/>
            <w:r>
              <w:rPr>
                <w:i/>
              </w:rPr>
              <w:t>Лиханский</w:t>
            </w:r>
            <w:proofErr w:type="spellEnd"/>
            <w:r>
              <w:rPr>
                <w:i/>
              </w:rPr>
              <w:t xml:space="preserve"> (36), пр. 758 (буксир-толкач)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10.36-фл</w:t>
            </w:r>
            <w:proofErr w:type="gramStart"/>
            <w:r>
              <w:t>.К</w:t>
            </w:r>
            <w:proofErr w:type="gramEnd"/>
            <w:r>
              <w:t>СЦ. Помощник эле</w:t>
            </w:r>
            <w:r>
              <w:t>к</w:t>
            </w:r>
            <w:r>
              <w:t>тромеханика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r>
              <w:rPr>
                <w:i/>
              </w:rPr>
              <w:t xml:space="preserve">Капитан </w:t>
            </w:r>
            <w:proofErr w:type="spellStart"/>
            <w:r>
              <w:rPr>
                <w:i/>
              </w:rPr>
              <w:t>Пановик</w:t>
            </w:r>
            <w:proofErr w:type="spellEnd"/>
            <w:r>
              <w:rPr>
                <w:i/>
              </w:rPr>
              <w:t xml:space="preserve"> (38), пр. 758 (буксир-толкач)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10.38-фл</w:t>
            </w:r>
            <w:proofErr w:type="gramStart"/>
            <w:r>
              <w:t>.К</w:t>
            </w:r>
            <w:proofErr w:type="gramEnd"/>
            <w:r>
              <w:t>СЦ. Электромеханик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r>
              <w:rPr>
                <w:i/>
              </w:rPr>
              <w:t>Лейтенант Филиппов (40), пр. 1741 (буксир-толкач)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10.40-фл</w:t>
            </w:r>
            <w:proofErr w:type="gramStart"/>
            <w:r>
              <w:t>.К</w:t>
            </w:r>
            <w:proofErr w:type="gramEnd"/>
            <w:r>
              <w:t>СЦ. Первый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r>
              <w:rPr>
                <w:i/>
              </w:rPr>
              <w:t>РТ-708 (41), пр. 1741 (буксир-толкач)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09.41-фл</w:t>
            </w:r>
            <w:proofErr w:type="gramStart"/>
            <w:r>
              <w:t>.К</w:t>
            </w:r>
            <w:proofErr w:type="gramEnd"/>
            <w:r>
              <w:t>СЦ. Помощник эле</w:t>
            </w:r>
            <w:r>
              <w:t>к</w:t>
            </w:r>
            <w:r>
              <w:t>тромеханика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r>
              <w:rPr>
                <w:i/>
              </w:rPr>
              <w:t>РТ-760 (45), пр. 1741 (буксир-толкач)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10.45-фл</w:t>
            </w:r>
            <w:proofErr w:type="gramStart"/>
            <w:r>
              <w:t>.К</w:t>
            </w:r>
            <w:proofErr w:type="gramEnd"/>
            <w:r>
              <w:t>СЦ. Помощник кап</w:t>
            </w:r>
            <w:r>
              <w:t>и</w:t>
            </w:r>
            <w:r>
              <w:t>тана - помощник механика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r>
              <w:rPr>
                <w:i/>
              </w:rPr>
              <w:t>РТ-761 (46), пр. 1741 (буксир-толкач)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11.46-фл</w:t>
            </w:r>
            <w:proofErr w:type="gramStart"/>
            <w:r>
              <w:t>.К</w:t>
            </w:r>
            <w:proofErr w:type="gramEnd"/>
            <w:r>
              <w:t>СЦ. Сменный кап</w:t>
            </w:r>
            <w:r>
              <w:t>и</w:t>
            </w:r>
            <w:r>
              <w:t>тан - сменный механик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r>
              <w:rPr>
                <w:i/>
              </w:rPr>
              <w:t>Кострома (56), пр. 936 (сух</w:t>
            </w:r>
            <w:r>
              <w:rPr>
                <w:i/>
              </w:rPr>
              <w:t>о</w:t>
            </w:r>
            <w:r>
              <w:rPr>
                <w:i/>
              </w:rPr>
              <w:t>грузный)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10.56-фл</w:t>
            </w:r>
            <w:proofErr w:type="gramStart"/>
            <w:r>
              <w:t>.К</w:t>
            </w:r>
            <w:proofErr w:type="gramEnd"/>
            <w:r>
              <w:t>СЦ. Помощник эле</w:t>
            </w:r>
            <w:r>
              <w:t>к</w:t>
            </w:r>
            <w:r>
              <w:t>тромеханика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r>
              <w:rPr>
                <w:i/>
              </w:rPr>
              <w:t>Сборщик-5 (64), пр. 866 (тепл</w:t>
            </w:r>
            <w:r>
              <w:rPr>
                <w:i/>
              </w:rPr>
              <w:t>о</w:t>
            </w:r>
            <w:r>
              <w:rPr>
                <w:i/>
              </w:rPr>
              <w:lastRenderedPageBreak/>
              <w:t>ход для сбора сточных вод)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lastRenderedPageBreak/>
              <w:t>10.64-фл</w:t>
            </w:r>
            <w:proofErr w:type="gramStart"/>
            <w:r>
              <w:t>.К</w:t>
            </w:r>
            <w:proofErr w:type="gramEnd"/>
            <w:r>
              <w:t>СЦ. Помощник эле</w:t>
            </w:r>
            <w:r>
              <w:t>к</w:t>
            </w:r>
            <w:r>
              <w:t>тромеханика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r>
              <w:rPr>
                <w:i/>
              </w:rPr>
              <w:t>Сборщик-4 (68), пр. 866 (тепл</w:t>
            </w:r>
            <w:r>
              <w:rPr>
                <w:i/>
              </w:rPr>
              <w:t>о</w:t>
            </w:r>
            <w:r>
              <w:rPr>
                <w:i/>
              </w:rPr>
              <w:t>ход для сбора сточных вод)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11.68-фл</w:t>
            </w:r>
            <w:proofErr w:type="gramStart"/>
            <w:r>
              <w:t>.К</w:t>
            </w:r>
            <w:proofErr w:type="gramEnd"/>
            <w:r>
              <w:t>СЦ. Старший помо</w:t>
            </w:r>
            <w:r>
              <w:t>щ</w:t>
            </w:r>
            <w:r>
              <w:t>ник капитана - первый помо</w:t>
            </w:r>
            <w:r>
              <w:t>щ</w:t>
            </w:r>
            <w:r>
              <w:t>ник механика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12.68-фл</w:t>
            </w:r>
            <w:proofErr w:type="gramStart"/>
            <w:r>
              <w:t>.К</w:t>
            </w:r>
            <w:proofErr w:type="gramEnd"/>
            <w:r>
              <w:t>СЦ. Третий помо</w:t>
            </w:r>
            <w:r>
              <w:t>щ</w:t>
            </w:r>
            <w:r>
              <w:t>ник капитана - третий помощник механика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r>
              <w:rPr>
                <w:i/>
              </w:rPr>
              <w:t>РБТ-301 (78), пр. 378 (рейдовый)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01.78-фл</w:t>
            </w:r>
            <w:proofErr w:type="gramStart"/>
            <w:r>
              <w:t>.К</w:t>
            </w:r>
            <w:proofErr w:type="gramEnd"/>
            <w:r>
              <w:t>СЦ. Капитан - первый помощник механика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rPr>
                <w:i/>
              </w:rPr>
            </w:pPr>
            <w:r>
              <w:rPr>
                <w:i/>
              </w:rPr>
              <w:t>Заря-346 (80), пр. Р-83 (разъез</w:t>
            </w:r>
            <w:r>
              <w:rPr>
                <w:i/>
              </w:rPr>
              <w:t>д</w:t>
            </w:r>
            <w:r>
              <w:rPr>
                <w:i/>
              </w:rPr>
              <w:t>ной глиссирующий)</w:t>
            </w:r>
          </w:p>
        </w:tc>
        <w:tc>
          <w:tcPr>
            <w:tcW w:w="3686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D81CC6" w:rsidRDefault="00D81CC6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D81CC6" w:rsidRPr="00AF49A3" w:rsidTr="00070B82">
        <w:trPr>
          <w:jc w:val="center"/>
        </w:trPr>
        <w:tc>
          <w:tcPr>
            <w:tcW w:w="3049" w:type="dxa"/>
            <w:vAlign w:val="center"/>
          </w:tcPr>
          <w:p w:rsidR="00D81CC6" w:rsidRPr="00A02021" w:rsidRDefault="00D81CC6" w:rsidP="00A02021">
            <w:pPr>
              <w:pStyle w:val="aa"/>
              <w:jc w:val="left"/>
            </w:pPr>
            <w:r>
              <w:t>08.80-фл</w:t>
            </w:r>
            <w:proofErr w:type="gramStart"/>
            <w:r>
              <w:t>.К</w:t>
            </w:r>
            <w:proofErr w:type="gramEnd"/>
            <w:r>
              <w:t>СЦ. Второй помо</w:t>
            </w:r>
            <w:r>
              <w:t>щ</w:t>
            </w:r>
            <w:r>
              <w:t>ник капитана - второй помо</w:t>
            </w:r>
            <w:r>
              <w:t>щ</w:t>
            </w:r>
            <w:r>
              <w:t>ник механика</w:t>
            </w:r>
          </w:p>
        </w:tc>
        <w:tc>
          <w:tcPr>
            <w:tcW w:w="368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D81CC6" w:rsidRPr="00063DF1" w:rsidRDefault="00D81CC6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D81CC6" w:rsidRPr="00063DF1" w:rsidRDefault="00D81CC6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D81CC6" w:rsidRPr="00063DF1" w:rsidRDefault="00D81CC6" w:rsidP="00DB70BA">
            <w:pPr>
              <w:pStyle w:val="aa"/>
            </w:pPr>
          </w:p>
        </w:tc>
      </w:tr>
      <w:tr w:rsidR="00747F01" w:rsidRPr="00AF49A3" w:rsidTr="00070B82">
        <w:trPr>
          <w:jc w:val="center"/>
        </w:trPr>
        <w:tc>
          <w:tcPr>
            <w:tcW w:w="3049" w:type="dxa"/>
            <w:vAlign w:val="center"/>
          </w:tcPr>
          <w:p w:rsidR="00747F01" w:rsidRDefault="00747F01" w:rsidP="00A0202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747F01" w:rsidRDefault="00747F01" w:rsidP="00C26A6C">
            <w:pPr>
              <w:pStyle w:val="aa"/>
            </w:pPr>
            <w:r>
              <w:t>Вибрация (</w:t>
            </w:r>
            <w:proofErr w:type="gramStart"/>
            <w:r>
              <w:t>общ</w:t>
            </w:r>
            <w:proofErr w:type="gramEnd"/>
            <w:r>
              <w:t>): Соблюдать раци</w:t>
            </w:r>
            <w:r>
              <w:t>о</w:t>
            </w:r>
            <w:r>
              <w:t>нальные режимы труда  и отдыха</w:t>
            </w:r>
          </w:p>
        </w:tc>
        <w:tc>
          <w:tcPr>
            <w:tcW w:w="1984" w:type="dxa"/>
            <w:vAlign w:val="center"/>
          </w:tcPr>
          <w:p w:rsidR="00747F01" w:rsidRDefault="00747F01" w:rsidP="00C26A6C">
            <w:pPr>
              <w:pStyle w:val="aa"/>
            </w:pPr>
            <w:r>
              <w:t>Снижение времени воздействия вибр</w:t>
            </w:r>
            <w:r>
              <w:t>а</w:t>
            </w:r>
            <w:r>
              <w:t xml:space="preserve">ции </w:t>
            </w:r>
          </w:p>
        </w:tc>
        <w:tc>
          <w:tcPr>
            <w:tcW w:w="2606" w:type="dxa"/>
            <w:vAlign w:val="center"/>
          </w:tcPr>
          <w:p w:rsidR="00747F01" w:rsidRPr="00063DF1" w:rsidRDefault="00747F01" w:rsidP="00C26A6C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47F01" w:rsidRPr="00063DF1" w:rsidRDefault="00747F01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747F01" w:rsidRPr="00063DF1" w:rsidRDefault="00747F01" w:rsidP="00DB70BA">
            <w:pPr>
              <w:pStyle w:val="aa"/>
            </w:pPr>
          </w:p>
        </w:tc>
      </w:tr>
      <w:tr w:rsidR="00747F01" w:rsidRPr="00AF49A3" w:rsidTr="00070B82">
        <w:trPr>
          <w:jc w:val="center"/>
        </w:trPr>
        <w:tc>
          <w:tcPr>
            <w:tcW w:w="3049" w:type="dxa"/>
            <w:vAlign w:val="center"/>
          </w:tcPr>
          <w:p w:rsidR="00747F01" w:rsidRPr="00A02021" w:rsidRDefault="00747F01" w:rsidP="00A02021">
            <w:pPr>
              <w:pStyle w:val="aa"/>
              <w:rPr>
                <w:i/>
              </w:rPr>
            </w:pPr>
            <w:r>
              <w:rPr>
                <w:i/>
              </w:rPr>
              <w:t>КПЛ-16/30 №56 (86), пр. 81050 (плавучий кран)</w:t>
            </w:r>
          </w:p>
        </w:tc>
        <w:tc>
          <w:tcPr>
            <w:tcW w:w="3686" w:type="dxa"/>
            <w:vAlign w:val="center"/>
          </w:tcPr>
          <w:p w:rsidR="00747F01" w:rsidRDefault="00747F01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747F01" w:rsidRDefault="00747F01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747F01" w:rsidRPr="00063DF1" w:rsidRDefault="00747F01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747F01" w:rsidRPr="00063DF1" w:rsidRDefault="00747F0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47F01" w:rsidRPr="00063DF1" w:rsidRDefault="00747F01" w:rsidP="00DB70BA">
            <w:pPr>
              <w:pStyle w:val="aa"/>
            </w:pPr>
          </w:p>
        </w:tc>
      </w:tr>
      <w:tr w:rsidR="00747F01" w:rsidRPr="00AF49A3" w:rsidTr="00070B82">
        <w:trPr>
          <w:jc w:val="center"/>
        </w:trPr>
        <w:tc>
          <w:tcPr>
            <w:tcW w:w="3049" w:type="dxa"/>
            <w:vAlign w:val="center"/>
          </w:tcPr>
          <w:p w:rsidR="00747F01" w:rsidRPr="00A02021" w:rsidRDefault="00747F01" w:rsidP="00A02021">
            <w:pPr>
              <w:pStyle w:val="aa"/>
              <w:jc w:val="left"/>
            </w:pPr>
            <w:r>
              <w:t>08.86-фл</w:t>
            </w:r>
            <w:proofErr w:type="gramStart"/>
            <w:r>
              <w:t>.К</w:t>
            </w:r>
            <w:proofErr w:type="gramEnd"/>
            <w:r>
              <w:t>СЦ. Первый помо</w:t>
            </w:r>
            <w:r>
              <w:t>щ</w:t>
            </w:r>
            <w:r>
              <w:t>ник механика</w:t>
            </w:r>
          </w:p>
        </w:tc>
        <w:tc>
          <w:tcPr>
            <w:tcW w:w="3686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47F01" w:rsidRPr="00063DF1" w:rsidRDefault="00747F01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747F01" w:rsidRPr="00063DF1" w:rsidRDefault="00747F01" w:rsidP="00DB70BA">
            <w:pPr>
              <w:pStyle w:val="aa"/>
            </w:pPr>
          </w:p>
        </w:tc>
      </w:tr>
      <w:tr w:rsidR="00747F01" w:rsidRPr="00AF49A3" w:rsidTr="00070B82">
        <w:trPr>
          <w:jc w:val="center"/>
        </w:trPr>
        <w:tc>
          <w:tcPr>
            <w:tcW w:w="3049" w:type="dxa"/>
            <w:vAlign w:val="center"/>
          </w:tcPr>
          <w:p w:rsidR="00747F01" w:rsidRPr="00A02021" w:rsidRDefault="00747F01" w:rsidP="00A02021">
            <w:pPr>
              <w:pStyle w:val="aa"/>
              <w:jc w:val="left"/>
            </w:pPr>
            <w:r>
              <w:t>09.86-фл</w:t>
            </w:r>
            <w:proofErr w:type="gramStart"/>
            <w:r>
              <w:t>.К</w:t>
            </w:r>
            <w:proofErr w:type="gramEnd"/>
            <w:r>
              <w:t>СЦ. Помощник эле</w:t>
            </w:r>
            <w:r>
              <w:t>к</w:t>
            </w:r>
            <w:r>
              <w:t>тромеханика</w:t>
            </w:r>
          </w:p>
        </w:tc>
        <w:tc>
          <w:tcPr>
            <w:tcW w:w="3686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47F01" w:rsidRPr="00063DF1" w:rsidRDefault="00747F01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747F01" w:rsidRPr="00063DF1" w:rsidRDefault="00747F01" w:rsidP="00DB70BA">
            <w:pPr>
              <w:pStyle w:val="aa"/>
            </w:pPr>
          </w:p>
        </w:tc>
      </w:tr>
      <w:tr w:rsidR="00747F01" w:rsidRPr="00AF49A3" w:rsidTr="00070B82">
        <w:trPr>
          <w:jc w:val="center"/>
        </w:trPr>
        <w:tc>
          <w:tcPr>
            <w:tcW w:w="3049" w:type="dxa"/>
            <w:vAlign w:val="center"/>
          </w:tcPr>
          <w:p w:rsidR="00747F01" w:rsidRPr="00A02021" w:rsidRDefault="00747F01" w:rsidP="00A02021">
            <w:pPr>
              <w:pStyle w:val="aa"/>
              <w:rPr>
                <w:i/>
              </w:rPr>
            </w:pPr>
            <w:proofErr w:type="spellStart"/>
            <w:r>
              <w:rPr>
                <w:i/>
              </w:rPr>
              <w:t>Ганц</w:t>
            </w:r>
            <w:proofErr w:type="spellEnd"/>
            <w:r>
              <w:rPr>
                <w:i/>
              </w:rPr>
              <w:t xml:space="preserve"> №5-1587 (87), пр. Д9012 (плавучий кран)</w:t>
            </w:r>
          </w:p>
        </w:tc>
        <w:tc>
          <w:tcPr>
            <w:tcW w:w="3686" w:type="dxa"/>
            <w:vAlign w:val="center"/>
          </w:tcPr>
          <w:p w:rsidR="00747F01" w:rsidRDefault="00747F01" w:rsidP="00DB70BA">
            <w:pPr>
              <w:pStyle w:val="aa"/>
            </w:pPr>
          </w:p>
        </w:tc>
        <w:tc>
          <w:tcPr>
            <w:tcW w:w="1984" w:type="dxa"/>
            <w:vAlign w:val="center"/>
          </w:tcPr>
          <w:p w:rsidR="00747F01" w:rsidRDefault="00747F01" w:rsidP="00DB70BA">
            <w:pPr>
              <w:pStyle w:val="aa"/>
            </w:pPr>
          </w:p>
        </w:tc>
        <w:tc>
          <w:tcPr>
            <w:tcW w:w="2606" w:type="dxa"/>
            <w:vAlign w:val="center"/>
          </w:tcPr>
          <w:p w:rsidR="00747F01" w:rsidRPr="00063DF1" w:rsidRDefault="00747F01" w:rsidP="00DB70BA">
            <w:pPr>
              <w:pStyle w:val="aa"/>
            </w:pPr>
          </w:p>
        </w:tc>
        <w:tc>
          <w:tcPr>
            <w:tcW w:w="2923" w:type="dxa"/>
            <w:vAlign w:val="center"/>
          </w:tcPr>
          <w:p w:rsidR="00747F01" w:rsidRPr="00063DF1" w:rsidRDefault="00747F0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47F01" w:rsidRPr="00063DF1" w:rsidRDefault="00747F01" w:rsidP="00DB70BA">
            <w:pPr>
              <w:pStyle w:val="aa"/>
            </w:pPr>
          </w:p>
        </w:tc>
      </w:tr>
      <w:tr w:rsidR="00747F01" w:rsidRPr="00AF49A3" w:rsidTr="00070B82">
        <w:trPr>
          <w:jc w:val="center"/>
        </w:trPr>
        <w:tc>
          <w:tcPr>
            <w:tcW w:w="3049" w:type="dxa"/>
            <w:vAlign w:val="center"/>
          </w:tcPr>
          <w:p w:rsidR="00747F01" w:rsidRPr="00A02021" w:rsidRDefault="00747F01" w:rsidP="00A02021">
            <w:pPr>
              <w:pStyle w:val="aa"/>
              <w:jc w:val="left"/>
            </w:pPr>
            <w:r>
              <w:t>01.87-фл</w:t>
            </w:r>
            <w:proofErr w:type="gramStart"/>
            <w:r>
              <w:t>.К</w:t>
            </w:r>
            <w:proofErr w:type="gramEnd"/>
            <w:r>
              <w:t>СЦ. Старший мех</w:t>
            </w:r>
            <w:r>
              <w:t>а</w:t>
            </w:r>
            <w:r>
              <w:t>ник</w:t>
            </w:r>
          </w:p>
        </w:tc>
        <w:tc>
          <w:tcPr>
            <w:tcW w:w="3686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</w:t>
            </w:r>
            <w:r>
              <w:lastRenderedPageBreak/>
              <w:t>органов слуха.</w:t>
            </w:r>
          </w:p>
        </w:tc>
        <w:tc>
          <w:tcPr>
            <w:tcW w:w="1984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lastRenderedPageBreak/>
              <w:t>Снижение времени и уровня возде</w:t>
            </w:r>
            <w:r>
              <w:t>й</w:t>
            </w:r>
            <w:r>
              <w:lastRenderedPageBreak/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lastRenderedPageBreak/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47F01" w:rsidRPr="00063DF1" w:rsidRDefault="00747F01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</w:t>
            </w:r>
            <w:r w:rsidRPr="007F7923">
              <w:lastRenderedPageBreak/>
              <w:t xml:space="preserve">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747F01" w:rsidRPr="00063DF1" w:rsidRDefault="00747F01" w:rsidP="00DB70BA">
            <w:pPr>
              <w:pStyle w:val="aa"/>
            </w:pPr>
          </w:p>
        </w:tc>
      </w:tr>
      <w:tr w:rsidR="00747F01" w:rsidRPr="00AF49A3" w:rsidTr="00070B82">
        <w:trPr>
          <w:jc w:val="center"/>
        </w:trPr>
        <w:tc>
          <w:tcPr>
            <w:tcW w:w="3049" w:type="dxa"/>
            <w:vAlign w:val="center"/>
          </w:tcPr>
          <w:p w:rsidR="00747F01" w:rsidRPr="00A02021" w:rsidRDefault="00747F01" w:rsidP="00A02021">
            <w:pPr>
              <w:pStyle w:val="aa"/>
              <w:jc w:val="left"/>
            </w:pPr>
            <w:r>
              <w:lastRenderedPageBreak/>
              <w:t>02.87-фл</w:t>
            </w:r>
            <w:proofErr w:type="gramStart"/>
            <w:r>
              <w:t>.К</w:t>
            </w:r>
            <w:proofErr w:type="gramEnd"/>
            <w:r>
              <w:t>СЦ. Старший эле</w:t>
            </w:r>
            <w:r>
              <w:t>к</w:t>
            </w:r>
            <w:r>
              <w:t>тромеханик</w:t>
            </w:r>
          </w:p>
        </w:tc>
        <w:tc>
          <w:tcPr>
            <w:tcW w:w="3686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47F01" w:rsidRPr="00063DF1" w:rsidRDefault="00747F01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747F01" w:rsidRPr="00063DF1" w:rsidRDefault="00747F01" w:rsidP="00DB70BA">
            <w:pPr>
              <w:pStyle w:val="aa"/>
            </w:pPr>
          </w:p>
        </w:tc>
      </w:tr>
      <w:tr w:rsidR="00747F01" w:rsidRPr="00AF49A3" w:rsidTr="00070B82">
        <w:trPr>
          <w:jc w:val="center"/>
        </w:trPr>
        <w:tc>
          <w:tcPr>
            <w:tcW w:w="3049" w:type="dxa"/>
            <w:vAlign w:val="center"/>
          </w:tcPr>
          <w:p w:rsidR="00747F01" w:rsidRPr="00A02021" w:rsidRDefault="00747F01" w:rsidP="00A02021">
            <w:pPr>
              <w:pStyle w:val="aa"/>
              <w:jc w:val="left"/>
            </w:pPr>
            <w:r>
              <w:t>03.87-фл</w:t>
            </w:r>
            <w:proofErr w:type="gramStart"/>
            <w:r>
              <w:t>.К</w:t>
            </w:r>
            <w:proofErr w:type="gramEnd"/>
            <w:r>
              <w:t>СЦ. Первый помо</w:t>
            </w:r>
            <w:r>
              <w:t>щ</w:t>
            </w:r>
            <w:r>
              <w:t>ник механика</w:t>
            </w:r>
          </w:p>
        </w:tc>
        <w:tc>
          <w:tcPr>
            <w:tcW w:w="3686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47F01" w:rsidRPr="00063DF1" w:rsidRDefault="00747F01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747F01" w:rsidRPr="00063DF1" w:rsidRDefault="00747F01" w:rsidP="00DB70BA">
            <w:pPr>
              <w:pStyle w:val="aa"/>
            </w:pPr>
          </w:p>
        </w:tc>
      </w:tr>
      <w:tr w:rsidR="00747F01" w:rsidRPr="00AF49A3" w:rsidTr="00070B82">
        <w:trPr>
          <w:jc w:val="center"/>
        </w:trPr>
        <w:tc>
          <w:tcPr>
            <w:tcW w:w="3049" w:type="dxa"/>
            <w:vAlign w:val="center"/>
          </w:tcPr>
          <w:p w:rsidR="00747F01" w:rsidRPr="00A02021" w:rsidRDefault="00747F01" w:rsidP="00A02021">
            <w:pPr>
              <w:pStyle w:val="aa"/>
              <w:jc w:val="left"/>
            </w:pPr>
            <w:r>
              <w:t>04.87-фл</w:t>
            </w:r>
            <w:proofErr w:type="gramStart"/>
            <w:r>
              <w:t>.К</w:t>
            </w:r>
            <w:proofErr w:type="gramEnd"/>
            <w:r>
              <w:t>СЦ. Второй помо</w:t>
            </w:r>
            <w:r>
              <w:t>щ</w:t>
            </w:r>
            <w:r>
              <w:t>ник механика</w:t>
            </w:r>
          </w:p>
        </w:tc>
        <w:tc>
          <w:tcPr>
            <w:tcW w:w="3686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47F01" w:rsidRPr="00063DF1" w:rsidRDefault="00747F01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747F01" w:rsidRPr="00063DF1" w:rsidRDefault="00747F01" w:rsidP="00DB70BA">
            <w:pPr>
              <w:pStyle w:val="aa"/>
            </w:pPr>
          </w:p>
        </w:tc>
      </w:tr>
      <w:tr w:rsidR="00747F01" w:rsidRPr="00AF49A3" w:rsidTr="00070B82">
        <w:trPr>
          <w:trHeight w:val="690"/>
          <w:jc w:val="center"/>
        </w:trPr>
        <w:tc>
          <w:tcPr>
            <w:tcW w:w="3049" w:type="dxa"/>
            <w:vAlign w:val="center"/>
          </w:tcPr>
          <w:p w:rsidR="00747F01" w:rsidRPr="00A02021" w:rsidRDefault="00747F01" w:rsidP="00A02021">
            <w:pPr>
              <w:pStyle w:val="aa"/>
              <w:jc w:val="left"/>
            </w:pPr>
            <w:r>
              <w:t>05.87-фл</w:t>
            </w:r>
            <w:proofErr w:type="gramStart"/>
            <w:r>
              <w:t>.К</w:t>
            </w:r>
            <w:proofErr w:type="gramEnd"/>
            <w:r>
              <w:t>СЦ. Машинист крана (крановщик)</w:t>
            </w:r>
          </w:p>
        </w:tc>
        <w:tc>
          <w:tcPr>
            <w:tcW w:w="3686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1984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Снижение времени и уровня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2606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47F01" w:rsidRPr="00063DF1" w:rsidRDefault="00747F01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747F01" w:rsidRPr="00063DF1" w:rsidRDefault="00747F01" w:rsidP="00DB70BA">
            <w:pPr>
              <w:pStyle w:val="aa"/>
            </w:pPr>
          </w:p>
        </w:tc>
      </w:tr>
      <w:tr w:rsidR="00747F01" w:rsidRPr="00AF49A3" w:rsidTr="00070B82">
        <w:trPr>
          <w:jc w:val="center"/>
        </w:trPr>
        <w:tc>
          <w:tcPr>
            <w:tcW w:w="3049" w:type="dxa"/>
            <w:vAlign w:val="center"/>
          </w:tcPr>
          <w:p w:rsidR="00747F01" w:rsidRPr="00A02021" w:rsidRDefault="00747F01" w:rsidP="00A02021">
            <w:pPr>
              <w:pStyle w:val="aa"/>
              <w:jc w:val="left"/>
            </w:pPr>
            <w:r>
              <w:t>06.87-фл</w:t>
            </w:r>
            <w:proofErr w:type="gramStart"/>
            <w:r>
              <w:t>.К</w:t>
            </w:r>
            <w:proofErr w:type="gramEnd"/>
            <w:r>
              <w:t>СЦ. Матрос</w:t>
            </w:r>
          </w:p>
        </w:tc>
        <w:tc>
          <w:tcPr>
            <w:tcW w:w="3686" w:type="dxa"/>
            <w:vAlign w:val="center"/>
          </w:tcPr>
          <w:p w:rsidR="00747F01" w:rsidRDefault="00747F01" w:rsidP="00EF4D14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1984" w:type="dxa"/>
            <w:vAlign w:val="center"/>
          </w:tcPr>
          <w:p w:rsidR="00747F01" w:rsidRDefault="00747F01" w:rsidP="00EF4D14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606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47F01" w:rsidRPr="00063DF1" w:rsidRDefault="00747F01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747F01" w:rsidRPr="00063DF1" w:rsidRDefault="00747F01" w:rsidP="00DB70BA">
            <w:pPr>
              <w:pStyle w:val="aa"/>
            </w:pPr>
          </w:p>
        </w:tc>
      </w:tr>
      <w:tr w:rsidR="00747F01" w:rsidRPr="00AF49A3" w:rsidTr="00070B82">
        <w:trPr>
          <w:jc w:val="center"/>
        </w:trPr>
        <w:tc>
          <w:tcPr>
            <w:tcW w:w="3049" w:type="dxa"/>
            <w:vAlign w:val="center"/>
          </w:tcPr>
          <w:p w:rsidR="00747F01" w:rsidRPr="00A02021" w:rsidRDefault="00747F01" w:rsidP="00A02021">
            <w:pPr>
              <w:pStyle w:val="aa"/>
              <w:jc w:val="left"/>
            </w:pPr>
            <w:r>
              <w:t>07.87-фл</w:t>
            </w:r>
            <w:proofErr w:type="gramStart"/>
            <w:r>
              <w:t>.К</w:t>
            </w:r>
            <w:proofErr w:type="gramEnd"/>
            <w:r>
              <w:t>СЦ. Повар</w:t>
            </w:r>
          </w:p>
        </w:tc>
        <w:tc>
          <w:tcPr>
            <w:tcW w:w="3686" w:type="dxa"/>
            <w:vAlign w:val="center"/>
          </w:tcPr>
          <w:p w:rsidR="00747F01" w:rsidRDefault="00747F01" w:rsidP="00EF4D14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1984" w:type="dxa"/>
            <w:vAlign w:val="center"/>
          </w:tcPr>
          <w:p w:rsidR="00747F01" w:rsidRDefault="00747F01" w:rsidP="00EF4D14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2606" w:type="dxa"/>
            <w:vAlign w:val="center"/>
          </w:tcPr>
          <w:p w:rsidR="00747F01" w:rsidRPr="00063DF1" w:rsidRDefault="00747F01" w:rsidP="00EF4D14">
            <w:pPr>
              <w:pStyle w:val="aa"/>
            </w:pPr>
            <w:r>
              <w:t>постоянно в течение нав</w:t>
            </w:r>
            <w:r>
              <w:t>и</w:t>
            </w:r>
            <w:r>
              <w:t>гации</w:t>
            </w:r>
          </w:p>
        </w:tc>
        <w:tc>
          <w:tcPr>
            <w:tcW w:w="2923" w:type="dxa"/>
            <w:vAlign w:val="center"/>
          </w:tcPr>
          <w:p w:rsidR="00747F01" w:rsidRPr="00063DF1" w:rsidRDefault="00747F01" w:rsidP="00C26A6C">
            <w:pPr>
              <w:pStyle w:val="aa"/>
            </w:pPr>
            <w:r>
              <w:t>заместитель директора по фл</w:t>
            </w:r>
            <w:r>
              <w:t>о</w:t>
            </w:r>
            <w:r>
              <w:t xml:space="preserve">ту, командир судна, </w:t>
            </w:r>
            <w:r w:rsidRPr="007F7923">
              <w:t xml:space="preserve">начальник отдела охраны труда </w:t>
            </w:r>
            <w:r>
              <w:t>и пожа</w:t>
            </w:r>
            <w:r>
              <w:t>р</w:t>
            </w:r>
            <w:r>
              <w:t xml:space="preserve">ного надзора </w:t>
            </w:r>
          </w:p>
        </w:tc>
        <w:tc>
          <w:tcPr>
            <w:tcW w:w="1315" w:type="dxa"/>
            <w:vAlign w:val="center"/>
          </w:tcPr>
          <w:p w:rsidR="00747F01" w:rsidRPr="00063DF1" w:rsidRDefault="00747F01" w:rsidP="00DB70BA">
            <w:pPr>
              <w:pStyle w:val="aa"/>
            </w:pPr>
          </w:p>
        </w:tc>
      </w:tr>
    </w:tbl>
    <w:p w:rsidR="00A02021" w:rsidRDefault="00A02021" w:rsidP="00DB70BA"/>
    <w:p w:rsidR="00DB70BA" w:rsidRPr="0036159F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751D7A">
        <w:fldChar w:fldCharType="begin"/>
      </w:r>
      <w:r w:rsidR="00751D7A">
        <w:instrText xml:space="preserve"> DOCVARIABLE fill_date \* MERGEFORMAT </w:instrText>
      </w:r>
      <w:r w:rsidR="00751D7A">
        <w:fldChar w:fldCharType="separate"/>
      </w:r>
      <w:r w:rsidR="00A02021">
        <w:rPr>
          <w:rStyle w:val="a9"/>
        </w:rPr>
        <w:t>30.08.2019</w:t>
      </w:r>
      <w:r w:rsidR="00751D7A">
        <w:rPr>
          <w:rStyle w:val="a9"/>
        </w:rPr>
        <w:fldChar w:fldCharType="end"/>
      </w:r>
      <w:r w:rsidR="00FD5E7D">
        <w:rPr>
          <w:rStyle w:val="a9"/>
          <w:lang w:val="en-US"/>
        </w:rPr>
        <w:t> </w:t>
      </w:r>
    </w:p>
    <w:p w:rsidR="0065289A" w:rsidRPr="0036159F" w:rsidRDefault="0065289A" w:rsidP="009A1326">
      <w:pPr>
        <w:rPr>
          <w:sz w:val="18"/>
          <w:szCs w:val="18"/>
        </w:rPr>
      </w:pPr>
    </w:p>
    <w:p w:rsidR="009D6532" w:rsidRDefault="009D6532" w:rsidP="009D6532">
      <w:r w:rsidRPr="003C5C39">
        <w:t>Председатель комиссии по проведению специальной оценки условий труда</w:t>
      </w:r>
    </w:p>
    <w:p w:rsidR="00BF65F7" w:rsidRPr="003C5C39" w:rsidRDefault="00BF65F7" w:rsidP="009D653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02021" w:rsidP="009D6532">
            <w:pPr>
              <w:pStyle w:val="aa"/>
            </w:pPr>
            <w:r>
              <w:t>Заместитель генерального директора по производству - Исполнительный дире</w:t>
            </w:r>
            <w:r>
              <w:t>к</w:t>
            </w:r>
            <w:r>
              <w:t>тор АО "ЕРП" ООО "</w:t>
            </w:r>
            <w:proofErr w:type="spellStart"/>
            <w:r>
              <w:t>Норникель</w:t>
            </w:r>
            <w:proofErr w:type="spellEnd"/>
            <w:r>
              <w:t xml:space="preserve"> - ЕРП", управляющей организац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02021" w:rsidP="009D6532">
            <w:pPr>
              <w:pStyle w:val="aa"/>
            </w:pPr>
            <w:proofErr w:type="spellStart"/>
            <w:r>
              <w:t>Грудинов</w:t>
            </w:r>
            <w:proofErr w:type="spellEnd"/>
            <w:r>
              <w:t xml:space="preserve"> Е.Е.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5477EE" w:rsidRDefault="005477EE" w:rsidP="009D6532"/>
    <w:p w:rsidR="009D6532" w:rsidRPr="00A02021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A020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02021" w:rsidP="009D6532">
            <w:pPr>
              <w:pStyle w:val="aa"/>
            </w:pPr>
            <w: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02021" w:rsidP="009D6532">
            <w:pPr>
              <w:pStyle w:val="aa"/>
            </w:pPr>
            <w:r>
              <w:t>Четвериков А.С.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A020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A02021" w:rsidRPr="00A02021" w:rsidTr="00A020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7B2E" w:rsidRDefault="00A02021" w:rsidP="009D6532">
            <w:pPr>
              <w:pStyle w:val="aa"/>
            </w:pPr>
            <w:r>
              <w:t xml:space="preserve">Начальник управления по персоналу и социальной политике </w:t>
            </w:r>
          </w:p>
          <w:p w:rsidR="00A02021" w:rsidRPr="00A02021" w:rsidRDefault="00A02021" w:rsidP="009D6532">
            <w:pPr>
              <w:pStyle w:val="aa"/>
            </w:pPr>
            <w:r>
              <w:lastRenderedPageBreak/>
              <w:t>ООО "</w:t>
            </w:r>
            <w:proofErr w:type="spellStart"/>
            <w:r>
              <w:t>Норникель</w:t>
            </w:r>
            <w:proofErr w:type="spellEnd"/>
            <w: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</w:tr>
      <w:tr w:rsidR="00A02021" w:rsidRPr="00A02021" w:rsidTr="00A020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02021" w:rsidRPr="00A02021" w:rsidRDefault="00E124E6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lastRenderedPageBreak/>
              <w:t xml:space="preserve"> </w:t>
            </w:r>
            <w:r w:rsidR="00A02021" w:rsidRPr="00A020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(дата)</w:t>
            </w:r>
          </w:p>
        </w:tc>
      </w:tr>
      <w:tr w:rsidR="00A02021" w:rsidRPr="00A02021" w:rsidTr="00A020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7B2E" w:rsidRDefault="00A02021" w:rsidP="009D6532">
            <w:pPr>
              <w:pStyle w:val="aa"/>
            </w:pPr>
            <w:r>
              <w:t xml:space="preserve">Главный юрисконсульт группы </w:t>
            </w:r>
          </w:p>
          <w:p w:rsidR="00307B2E" w:rsidRDefault="00A02021" w:rsidP="009D6532">
            <w:pPr>
              <w:pStyle w:val="aa"/>
            </w:pPr>
            <w:r>
              <w:t xml:space="preserve">общих правовых вопросов </w:t>
            </w:r>
          </w:p>
          <w:p w:rsidR="00A02021" w:rsidRPr="00A02021" w:rsidRDefault="00A02021" w:rsidP="009D6532">
            <w:pPr>
              <w:pStyle w:val="aa"/>
            </w:pPr>
            <w:r>
              <w:t>ООО "</w:t>
            </w:r>
            <w:proofErr w:type="spellStart"/>
            <w:r>
              <w:t>Норникель</w:t>
            </w:r>
            <w:proofErr w:type="spellEnd"/>
            <w: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  <w:proofErr w:type="spellStart"/>
            <w:r>
              <w:t>Балдицына</w:t>
            </w:r>
            <w:proofErr w:type="spellEnd"/>
            <w:r>
              <w:t xml:space="preserve"> Ю.В.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</w:tr>
      <w:tr w:rsidR="00A02021" w:rsidRPr="00A02021" w:rsidTr="00A020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(дата)</w:t>
            </w:r>
          </w:p>
        </w:tc>
      </w:tr>
      <w:tr w:rsidR="00A02021" w:rsidRPr="00A02021" w:rsidTr="00A020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7B2E" w:rsidRDefault="00A02021" w:rsidP="009D6532">
            <w:pPr>
              <w:pStyle w:val="aa"/>
            </w:pPr>
            <w:r>
              <w:t xml:space="preserve">Начальник службы охраны труда, </w:t>
            </w:r>
          </w:p>
          <w:p w:rsidR="00307B2E" w:rsidRDefault="00A02021" w:rsidP="009D6532">
            <w:pPr>
              <w:pStyle w:val="aa"/>
            </w:pPr>
            <w:r>
              <w:t xml:space="preserve">пожарной безопасности и экологии </w:t>
            </w:r>
          </w:p>
          <w:p w:rsidR="00A02021" w:rsidRPr="00A02021" w:rsidRDefault="00A02021" w:rsidP="009D6532">
            <w:pPr>
              <w:pStyle w:val="aa"/>
            </w:pPr>
            <w:r>
              <w:t>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</w:tr>
      <w:tr w:rsidR="00A02021" w:rsidRPr="00A02021" w:rsidTr="00A020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(дата)</w:t>
            </w:r>
          </w:p>
        </w:tc>
      </w:tr>
      <w:tr w:rsidR="00A02021" w:rsidRPr="00A02021" w:rsidTr="00A020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7B2E" w:rsidRDefault="00A02021" w:rsidP="009D6532">
            <w:pPr>
              <w:pStyle w:val="aa"/>
            </w:pPr>
            <w:r>
              <w:t xml:space="preserve">Главный специалист службы охраны труда, пожарной безопасности и </w:t>
            </w:r>
          </w:p>
          <w:p w:rsidR="00A02021" w:rsidRPr="00A02021" w:rsidRDefault="00A02021" w:rsidP="009D6532">
            <w:pPr>
              <w:pStyle w:val="aa"/>
            </w:pPr>
            <w:r>
              <w:t>эколог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</w:tr>
      <w:tr w:rsidR="00A02021" w:rsidRPr="00A02021" w:rsidTr="00A020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(дата)</w:t>
            </w:r>
          </w:p>
        </w:tc>
      </w:tr>
      <w:tr w:rsidR="00A02021" w:rsidRPr="00A02021" w:rsidTr="00A020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7B2E" w:rsidRDefault="00A02021" w:rsidP="009D6532">
            <w:pPr>
              <w:pStyle w:val="aa"/>
            </w:pPr>
            <w:r>
              <w:t>Председатель Енисейской территор</w:t>
            </w:r>
            <w:r>
              <w:t>и</w:t>
            </w:r>
            <w:r>
              <w:t xml:space="preserve">альной организации Общественной </w:t>
            </w:r>
          </w:p>
          <w:p w:rsidR="00A02021" w:rsidRPr="00A02021" w:rsidRDefault="00A02021" w:rsidP="009D6532">
            <w:pPr>
              <w:pStyle w:val="aa"/>
            </w:pPr>
            <w:r>
              <w:t>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2021" w:rsidRPr="00A02021" w:rsidRDefault="00A02021" w:rsidP="009D6532">
            <w:pPr>
              <w:pStyle w:val="aa"/>
            </w:pPr>
          </w:p>
        </w:tc>
      </w:tr>
      <w:tr w:rsidR="00A02021" w:rsidRPr="00A02021" w:rsidTr="00A020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02021" w:rsidRPr="00A02021" w:rsidRDefault="00A02021" w:rsidP="009D6532">
            <w:pPr>
              <w:pStyle w:val="aa"/>
              <w:rPr>
                <w:vertAlign w:val="superscript"/>
              </w:rPr>
            </w:pPr>
            <w:r w:rsidRPr="00A02021">
              <w:rPr>
                <w:vertAlign w:val="superscript"/>
              </w:rPr>
              <w:t>(дата)</w:t>
            </w:r>
          </w:p>
        </w:tc>
      </w:tr>
    </w:tbl>
    <w:p w:rsidR="00C45714" w:rsidRPr="00747F01" w:rsidRDefault="00C45714" w:rsidP="00C45714">
      <w:pPr>
        <w:rPr>
          <w:sz w:val="16"/>
          <w:szCs w:val="16"/>
          <w:lang w:val="en-US"/>
        </w:rPr>
      </w:pPr>
    </w:p>
    <w:sectPr w:rsidR="00C45714" w:rsidRPr="00747F01" w:rsidSect="008750DE">
      <w:pgSz w:w="16838" w:h="11906" w:orient="landscape"/>
      <w:pgMar w:top="794" w:right="851" w:bottom="851" w:left="85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D7A" w:rsidRPr="00A02021" w:rsidRDefault="00751D7A" w:rsidP="00A02021">
      <w:r>
        <w:separator/>
      </w:r>
    </w:p>
  </w:endnote>
  <w:endnote w:type="continuationSeparator" w:id="0">
    <w:p w:rsidR="00751D7A" w:rsidRPr="00A02021" w:rsidRDefault="00751D7A" w:rsidP="00A02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D7A" w:rsidRPr="00A02021" w:rsidRDefault="00751D7A" w:rsidP="00A02021">
      <w:r>
        <w:separator/>
      </w:r>
    </w:p>
  </w:footnote>
  <w:footnote w:type="continuationSeparator" w:id="0">
    <w:p w:rsidR="00751D7A" w:rsidRPr="00A02021" w:rsidRDefault="00751D7A" w:rsidP="00A02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_fio" w:val="Бородин Денис Викторович"/>
    <w:docVar w:name="ceh_info" w:val=" Акционерное общество &quot;Енисейское речное пароходство&quot; "/>
    <w:docVar w:name="doc_type" w:val="6"/>
    <w:docVar w:name="fill_date" w:val="30.08.2019"/>
    <w:docVar w:name="org_guid" w:val="BC741E6E2DD84C32B1CD234D37A3DF24"/>
    <w:docVar w:name="org_id" w:val="36"/>
    <w:docVar w:name="org_name" w:val="     "/>
    <w:docVar w:name="pers_guids" w:val="E9B7CC2F9BFC41F88C11BEA2CEAF6BA3@"/>
    <w:docVar w:name="pers_snils" w:val="E9B7CC2F9BFC41F88C11BEA2CEAF6BA3@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.Е."/>
    <w:docVar w:name="rbtd_name" w:val="Акционерное общество &quot;Енисейское речное пароходство&quot;"/>
    <w:docVar w:name="sv_docs" w:val="1"/>
  </w:docVars>
  <w:rsids>
    <w:rsidRoot w:val="00A02021"/>
    <w:rsid w:val="0002033E"/>
    <w:rsid w:val="00044912"/>
    <w:rsid w:val="00056BFC"/>
    <w:rsid w:val="00070B82"/>
    <w:rsid w:val="0007776A"/>
    <w:rsid w:val="00093D2E"/>
    <w:rsid w:val="000C5130"/>
    <w:rsid w:val="000E314C"/>
    <w:rsid w:val="00196135"/>
    <w:rsid w:val="001A7AC3"/>
    <w:rsid w:val="001B06AD"/>
    <w:rsid w:val="001F44DE"/>
    <w:rsid w:val="00237B32"/>
    <w:rsid w:val="002E2795"/>
    <w:rsid w:val="00307A88"/>
    <w:rsid w:val="00307B2E"/>
    <w:rsid w:val="00333D74"/>
    <w:rsid w:val="0036159F"/>
    <w:rsid w:val="003A1C01"/>
    <w:rsid w:val="003A2259"/>
    <w:rsid w:val="003C79E5"/>
    <w:rsid w:val="003D24EE"/>
    <w:rsid w:val="004007BE"/>
    <w:rsid w:val="004218A6"/>
    <w:rsid w:val="00483A6A"/>
    <w:rsid w:val="00495D50"/>
    <w:rsid w:val="004B7161"/>
    <w:rsid w:val="004C6BD0"/>
    <w:rsid w:val="004D3CA3"/>
    <w:rsid w:val="004D3FF5"/>
    <w:rsid w:val="004E5CB1"/>
    <w:rsid w:val="00547088"/>
    <w:rsid w:val="005477EE"/>
    <w:rsid w:val="005567D6"/>
    <w:rsid w:val="005645F0"/>
    <w:rsid w:val="00572AE0"/>
    <w:rsid w:val="00584289"/>
    <w:rsid w:val="005F64E6"/>
    <w:rsid w:val="0065289A"/>
    <w:rsid w:val="0067226F"/>
    <w:rsid w:val="006E662C"/>
    <w:rsid w:val="00713784"/>
    <w:rsid w:val="00725C51"/>
    <w:rsid w:val="00747F01"/>
    <w:rsid w:val="00751D7A"/>
    <w:rsid w:val="007655E6"/>
    <w:rsid w:val="007B144F"/>
    <w:rsid w:val="00820552"/>
    <w:rsid w:val="008750DE"/>
    <w:rsid w:val="008B4051"/>
    <w:rsid w:val="008C0968"/>
    <w:rsid w:val="00920CF6"/>
    <w:rsid w:val="009647F7"/>
    <w:rsid w:val="009A1326"/>
    <w:rsid w:val="009D6532"/>
    <w:rsid w:val="00A02021"/>
    <w:rsid w:val="00A026A4"/>
    <w:rsid w:val="00A11C60"/>
    <w:rsid w:val="00A14330"/>
    <w:rsid w:val="00A37412"/>
    <w:rsid w:val="00A567D1"/>
    <w:rsid w:val="00A838A4"/>
    <w:rsid w:val="00AA1603"/>
    <w:rsid w:val="00AD3B46"/>
    <w:rsid w:val="00B12F45"/>
    <w:rsid w:val="00B1405F"/>
    <w:rsid w:val="00B264D3"/>
    <w:rsid w:val="00B3448B"/>
    <w:rsid w:val="00B4251C"/>
    <w:rsid w:val="00B5534B"/>
    <w:rsid w:val="00BA560A"/>
    <w:rsid w:val="00BD0A92"/>
    <w:rsid w:val="00BF65F7"/>
    <w:rsid w:val="00C0355B"/>
    <w:rsid w:val="00C2396C"/>
    <w:rsid w:val="00C45714"/>
    <w:rsid w:val="00C93056"/>
    <w:rsid w:val="00CA2E96"/>
    <w:rsid w:val="00CD2568"/>
    <w:rsid w:val="00CD6478"/>
    <w:rsid w:val="00D11966"/>
    <w:rsid w:val="00D223FD"/>
    <w:rsid w:val="00D81CC6"/>
    <w:rsid w:val="00DB70BA"/>
    <w:rsid w:val="00DC0F74"/>
    <w:rsid w:val="00DD6622"/>
    <w:rsid w:val="00E124E6"/>
    <w:rsid w:val="00E25119"/>
    <w:rsid w:val="00E458F1"/>
    <w:rsid w:val="00EB7BDE"/>
    <w:rsid w:val="00EC5373"/>
    <w:rsid w:val="00EF4D14"/>
    <w:rsid w:val="00F262EE"/>
    <w:rsid w:val="00F835B0"/>
    <w:rsid w:val="00FD4EE4"/>
    <w:rsid w:val="00FD5E7D"/>
    <w:rsid w:val="00FD79A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020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02021"/>
    <w:rPr>
      <w:sz w:val="24"/>
    </w:rPr>
  </w:style>
  <w:style w:type="paragraph" w:styleId="ad">
    <w:name w:val="footer"/>
    <w:basedOn w:val="a"/>
    <w:link w:val="ae"/>
    <w:rsid w:val="00A020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02021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020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02021"/>
    <w:rPr>
      <w:sz w:val="24"/>
    </w:rPr>
  </w:style>
  <w:style w:type="paragraph" w:styleId="ad">
    <w:name w:val="footer"/>
    <w:basedOn w:val="a"/>
    <w:link w:val="ae"/>
    <w:rsid w:val="00A020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0202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6A1F-4235-4268-83C1-0F0ED9FC5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1</Pages>
  <Words>4021</Words>
  <Characters>22923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RePack by SPecialiST</Company>
  <LinksUpToDate>false</LinksUpToDate>
  <CharactersWithSpaces>26891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o.kolesnikova</dc:creator>
  <cp:lastModifiedBy>Карзевич</cp:lastModifiedBy>
  <cp:revision>4</cp:revision>
  <cp:lastPrinted>2019-10-10T09:06:00Z</cp:lastPrinted>
  <dcterms:created xsi:type="dcterms:W3CDTF">2019-10-08T03:18:00Z</dcterms:created>
  <dcterms:modified xsi:type="dcterms:W3CDTF">2019-10-10T09:07:00Z</dcterms:modified>
</cp:coreProperties>
</file>